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EE" w:rsidRDefault="00522EEE" w:rsidP="00FA522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</w:t>
      </w:r>
    </w:p>
    <w:p w:rsidR="00522EEE" w:rsidRDefault="00522EEE" w:rsidP="00FA522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«Шетнево-Тулушская основная  общеобразовательная школа» </w:t>
      </w:r>
    </w:p>
    <w:p w:rsidR="00522EEE" w:rsidRDefault="00522EEE" w:rsidP="00FA5224">
      <w:pPr>
        <w:jc w:val="center"/>
        <w:rPr>
          <w:sz w:val="32"/>
          <w:szCs w:val="32"/>
        </w:rPr>
      </w:pPr>
      <w:r>
        <w:rPr>
          <w:sz w:val="32"/>
          <w:szCs w:val="32"/>
        </w:rPr>
        <w:t>Рыбно-Слободского муниципального района Республики Татарстан</w:t>
      </w:r>
    </w:p>
    <w:p w:rsidR="00522EEE" w:rsidRDefault="00522EEE" w:rsidP="00FA5224">
      <w:pPr>
        <w:jc w:val="center"/>
        <w:rPr>
          <w:sz w:val="28"/>
          <w:szCs w:val="28"/>
        </w:rPr>
      </w:pPr>
    </w:p>
    <w:p w:rsidR="00522EEE" w:rsidRDefault="00522EEE" w:rsidP="00FA5224">
      <w:pPr>
        <w:jc w:val="center"/>
        <w:rPr>
          <w:sz w:val="28"/>
          <w:szCs w:val="28"/>
        </w:rPr>
      </w:pPr>
    </w:p>
    <w:p w:rsidR="00522EEE" w:rsidRDefault="00522EEE" w:rsidP="00FA5224">
      <w:pPr>
        <w:jc w:val="center"/>
        <w:rPr>
          <w:sz w:val="28"/>
          <w:szCs w:val="28"/>
        </w:rPr>
      </w:pPr>
    </w:p>
    <w:p w:rsidR="00522EEE" w:rsidRDefault="00522EEE" w:rsidP="00FA5224">
      <w:pPr>
        <w:jc w:val="both"/>
      </w:pPr>
      <w:r>
        <w:rPr>
          <w:sz w:val="28"/>
          <w:szCs w:val="28"/>
        </w:rPr>
        <w:tab/>
      </w:r>
      <w:r>
        <w:t>«Согласовано»                                                                                                                                                          «Утверждаю»</w:t>
      </w:r>
    </w:p>
    <w:p w:rsidR="00522EEE" w:rsidRDefault="00522EEE" w:rsidP="00FA5224">
      <w:pPr>
        <w:jc w:val="both"/>
      </w:pPr>
      <w:r>
        <w:t xml:space="preserve">            Руководитель ШМО учителей __________ Набиуллин И.А.                                                                            Директор  МБОУ</w:t>
      </w:r>
    </w:p>
    <w:p w:rsidR="00522EEE" w:rsidRDefault="00522EEE" w:rsidP="00FA5224">
      <w:r>
        <w:t xml:space="preserve">            Протокол № 1 от «</w:t>
      </w:r>
      <w:r w:rsidRPr="00F61B7E">
        <w:t>27</w:t>
      </w:r>
      <w:r>
        <w:t xml:space="preserve">» августа 2016 года                                                                                                       «Ш.Тулушская ООШ» </w:t>
      </w:r>
    </w:p>
    <w:p w:rsidR="00522EEE" w:rsidRDefault="00522EEE" w:rsidP="00FA5224">
      <w:pPr>
        <w:jc w:val="right"/>
      </w:pPr>
      <w:r>
        <w:t xml:space="preserve">          __________Нуриева Г.Х.</w:t>
      </w:r>
    </w:p>
    <w:p w:rsidR="00522EEE" w:rsidRDefault="00522EEE" w:rsidP="00FA5224">
      <w:pPr>
        <w:jc w:val="right"/>
      </w:pPr>
      <w:r>
        <w:t xml:space="preserve">  Приказ № </w:t>
      </w:r>
      <w:r w:rsidRPr="00F61B7E">
        <w:t>74</w:t>
      </w:r>
      <w:r>
        <w:t xml:space="preserve"> от   «1 » сентября 2016г.</w:t>
      </w:r>
    </w:p>
    <w:p w:rsidR="00522EEE" w:rsidRDefault="00522EEE" w:rsidP="00FA5224">
      <w:pPr>
        <w:jc w:val="both"/>
      </w:pPr>
    </w:p>
    <w:p w:rsidR="00522EEE" w:rsidRDefault="00522EEE" w:rsidP="00FA522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Рабочая программа</w:t>
      </w:r>
    </w:p>
    <w:p w:rsidR="00522EEE" w:rsidRDefault="00522EEE" w:rsidP="00FA522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по обществознанию  для </w:t>
      </w:r>
      <w:r w:rsidRPr="00F61B7E">
        <w:rPr>
          <w:b/>
          <w:bCs/>
          <w:sz w:val="40"/>
          <w:szCs w:val="40"/>
        </w:rPr>
        <w:t>5</w:t>
      </w:r>
      <w:r>
        <w:rPr>
          <w:b/>
          <w:bCs/>
          <w:sz w:val="40"/>
          <w:szCs w:val="40"/>
        </w:rPr>
        <w:t xml:space="preserve"> класса</w:t>
      </w:r>
    </w:p>
    <w:p w:rsidR="00522EEE" w:rsidRPr="00A03005" w:rsidRDefault="00522EEE" w:rsidP="00FA522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учителя Хасановой Назии Абдуллатиповны</w:t>
      </w:r>
    </w:p>
    <w:p w:rsidR="00522EEE" w:rsidRDefault="00522EEE" w:rsidP="00FA5224">
      <w:pPr>
        <w:jc w:val="center"/>
        <w:rPr>
          <w:sz w:val="32"/>
          <w:szCs w:val="32"/>
        </w:rPr>
      </w:pP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</w:pP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ind w:firstLine="72"/>
      </w:pP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ind w:firstLine="72"/>
      </w:pP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Рассмотрено на заседании педагогического совета,</w:t>
      </w: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ind w:firstLine="72"/>
        <w:jc w:val="right"/>
        <w:rPr>
          <w:rFonts w:ascii="Bookman Old Style" w:hAnsi="Bookman Old Style" w:cs="Bookman Old Style"/>
        </w:rPr>
      </w:pPr>
      <w:r>
        <w:rPr>
          <w:b/>
          <w:bCs/>
          <w:sz w:val="28"/>
          <w:szCs w:val="28"/>
        </w:rPr>
        <w:t>протокол № 1 от   «</w:t>
      </w:r>
      <w:r w:rsidRPr="00F61B7E">
        <w:rPr>
          <w:b/>
          <w:bCs/>
          <w:sz w:val="28"/>
          <w:szCs w:val="28"/>
        </w:rPr>
        <w:t>29</w:t>
      </w:r>
      <w:r>
        <w:rPr>
          <w:b/>
          <w:bCs/>
          <w:sz w:val="28"/>
          <w:szCs w:val="28"/>
        </w:rPr>
        <w:t xml:space="preserve"> » августа_201</w:t>
      </w:r>
      <w:r>
        <w:rPr>
          <w:b/>
          <w:bCs/>
          <w:sz w:val="28"/>
          <w:szCs w:val="28"/>
          <w:lang w:val="tt-RU"/>
        </w:rPr>
        <w:t>6</w:t>
      </w:r>
      <w:r>
        <w:rPr>
          <w:b/>
          <w:bCs/>
          <w:sz w:val="28"/>
          <w:szCs w:val="28"/>
        </w:rPr>
        <w:t xml:space="preserve"> г.</w:t>
      </w: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522EEE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522EEE" w:rsidRPr="00E24978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2016 – 2017 учебный год</w:t>
      </w:r>
    </w:p>
    <w:p w:rsidR="00522EEE" w:rsidRPr="00E24978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522EEE" w:rsidRPr="00E24978" w:rsidRDefault="00522EEE" w:rsidP="00FA5224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522EEE" w:rsidRPr="00F61B7E" w:rsidRDefault="00522EEE" w:rsidP="00DF17D8">
      <w:pPr>
        <w:rPr>
          <w:b/>
        </w:rPr>
      </w:pPr>
    </w:p>
    <w:p w:rsidR="00522EEE" w:rsidRPr="00F61B7E" w:rsidRDefault="00522EEE" w:rsidP="00894142">
      <w:pPr>
        <w:jc w:val="center"/>
        <w:rPr>
          <w:b/>
        </w:rPr>
      </w:pPr>
    </w:p>
    <w:p w:rsidR="00522EEE" w:rsidRDefault="00522EEE" w:rsidP="00E31BC9">
      <w:pPr>
        <w:pStyle w:val="c12c57"/>
        <w:shd w:val="clear" w:color="auto" w:fill="FFFFFF"/>
        <w:spacing w:before="0" w:after="0"/>
        <w:rPr>
          <w:rStyle w:val="c23c1"/>
          <w:sz w:val="22"/>
          <w:szCs w:val="22"/>
        </w:rPr>
      </w:pPr>
    </w:p>
    <w:p w:rsidR="00522EEE" w:rsidRPr="00670A3A" w:rsidRDefault="00522EEE" w:rsidP="00E31BC9">
      <w:pPr>
        <w:rPr>
          <w:b/>
          <w:color w:val="000000"/>
          <w:sz w:val="28"/>
          <w:szCs w:val="28"/>
        </w:rPr>
      </w:pPr>
      <w:r w:rsidRPr="00670A3A">
        <w:rPr>
          <w:b/>
          <w:color w:val="000000"/>
          <w:sz w:val="28"/>
          <w:szCs w:val="28"/>
        </w:rPr>
        <w:t xml:space="preserve">Рабочая программа по предмету </w:t>
      </w:r>
      <w:r w:rsidRPr="00670A3A">
        <w:rPr>
          <w:b/>
          <w:sz w:val="28"/>
          <w:szCs w:val="28"/>
        </w:rPr>
        <w:t xml:space="preserve">ОБЩЕСТВОЗНАНИЕ для 5 класса </w:t>
      </w:r>
      <w:r w:rsidRPr="00670A3A">
        <w:rPr>
          <w:b/>
          <w:color w:val="000000"/>
          <w:sz w:val="28"/>
          <w:szCs w:val="28"/>
        </w:rPr>
        <w:t>на 2016-2017 учебный год разработана на основе следующих документов:</w:t>
      </w:r>
    </w:p>
    <w:p w:rsidR="00522EEE" w:rsidRPr="002406D2" w:rsidRDefault="00522EEE" w:rsidP="00894142">
      <w:pPr>
        <w:jc w:val="both"/>
        <w:rPr>
          <w:noProof/>
        </w:rPr>
      </w:pPr>
    </w:p>
    <w:p w:rsidR="00522EEE" w:rsidRPr="00DA3A62" w:rsidRDefault="00522EEE" w:rsidP="002406D2">
      <w:pPr>
        <w:ind w:right="98"/>
        <w:jc w:val="both"/>
        <w:rPr>
          <w:color w:val="262626"/>
        </w:rPr>
      </w:pPr>
      <w:r>
        <w:rPr>
          <w:color w:val="262626"/>
        </w:rPr>
        <w:t xml:space="preserve">- </w:t>
      </w:r>
      <w:r w:rsidRPr="00AE141E">
        <w:t>Примерной программы по учебному предмету «История</w:t>
      </w:r>
      <w:r>
        <w:t>.5-9 классы</w:t>
      </w:r>
      <w:r w:rsidRPr="00AE141E">
        <w:t>»</w:t>
      </w:r>
      <w:r>
        <w:t>, Москва. «Просвещение», 2010</w:t>
      </w:r>
    </w:p>
    <w:p w:rsidR="00522EEE" w:rsidRPr="000F1112" w:rsidRDefault="00522EEE" w:rsidP="002406D2">
      <w:pPr>
        <w:ind w:left="20" w:right="380"/>
        <w:jc w:val="both"/>
        <w:rPr>
          <w:noProof/>
        </w:rPr>
      </w:pPr>
      <w:r>
        <w:rPr>
          <w:noProof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31.3pt;margin-top:16.15pt;width:139.75pt;height:132.7pt;flip:x y;z-index:251658240" o:connectortype="straight">
            <v:stroke endarrow="block"/>
          </v:shape>
        </w:pict>
      </w:r>
      <w:r w:rsidRPr="00CF5023">
        <w:rPr>
          <w:color w:val="000000"/>
        </w:rPr>
        <w:t xml:space="preserve">- Основная образовательная программа основного общего </w:t>
      </w:r>
      <w:r w:rsidRPr="000F1112">
        <w:rPr>
          <w:color w:val="000000"/>
        </w:rPr>
        <w:t>образования МБОУ</w:t>
      </w:r>
      <w:r w:rsidRPr="000F1112">
        <w:rPr>
          <w:noProof/>
        </w:rPr>
        <w:t>«Шетнево Тулушская ООШ»</w:t>
      </w:r>
      <w:r w:rsidRPr="000F1112">
        <w:rPr>
          <w:color w:val="000000"/>
        </w:rPr>
        <w:t xml:space="preserve"> ;</w:t>
      </w:r>
      <w:r>
        <w:rPr>
          <w:color w:val="000000"/>
        </w:rPr>
        <w:t xml:space="preserve"> утвержденный приказом № 75 от </w:t>
      </w:r>
      <w:r w:rsidRPr="000F1112">
        <w:rPr>
          <w:color w:val="000000"/>
        </w:rPr>
        <w:t>1</w:t>
      </w:r>
      <w:r>
        <w:rPr>
          <w:color w:val="000000"/>
        </w:rPr>
        <w:t>.09.2016</w:t>
      </w:r>
      <w:r w:rsidRPr="000F1112">
        <w:rPr>
          <w:color w:val="000000"/>
        </w:rPr>
        <w:t>г.;</w:t>
      </w:r>
    </w:p>
    <w:p w:rsidR="00522EEE" w:rsidRPr="000F1112" w:rsidRDefault="00522EEE" w:rsidP="002406D2">
      <w:pPr>
        <w:ind w:left="20" w:right="380"/>
        <w:jc w:val="both"/>
        <w:rPr>
          <w:color w:val="000000"/>
        </w:rPr>
      </w:pPr>
      <w:r w:rsidRPr="000F1112">
        <w:rPr>
          <w:color w:val="000000"/>
        </w:rPr>
        <w:t>- Учебный план МБОУ «</w:t>
      </w:r>
      <w:r w:rsidRPr="000F1112">
        <w:rPr>
          <w:noProof/>
        </w:rPr>
        <w:t>Шетнево Тулушская ООШ</w:t>
      </w:r>
      <w:r w:rsidRPr="000F1112">
        <w:rPr>
          <w:color w:val="000000"/>
        </w:rPr>
        <w:t>»</w:t>
      </w:r>
      <w:r>
        <w:rPr>
          <w:color w:val="000000"/>
        </w:rPr>
        <w:t xml:space="preserve"> на 2016-2017</w:t>
      </w:r>
      <w:r w:rsidRPr="000F1112">
        <w:rPr>
          <w:color w:val="000000"/>
        </w:rPr>
        <w:t xml:space="preserve"> учебный год</w:t>
      </w:r>
      <w:r>
        <w:rPr>
          <w:color w:val="000000"/>
        </w:rPr>
        <w:t>, утвержденный приказом № 75 от 1.09.2016</w:t>
      </w:r>
      <w:r w:rsidRPr="000F1112">
        <w:rPr>
          <w:color w:val="000000"/>
        </w:rPr>
        <w:t>г.;</w:t>
      </w:r>
    </w:p>
    <w:p w:rsidR="00522EEE" w:rsidRPr="002406D2" w:rsidRDefault="00522EEE" w:rsidP="002406D2">
      <w:pPr>
        <w:jc w:val="both"/>
      </w:pPr>
      <w:r w:rsidRPr="000F1112">
        <w:rPr>
          <w:color w:val="000000"/>
        </w:rPr>
        <w:t>- Календарный учебный  график работы МБОУ «</w:t>
      </w:r>
      <w:r w:rsidRPr="000F1112">
        <w:rPr>
          <w:noProof/>
        </w:rPr>
        <w:t>Шетнево Тулушская ООШ</w:t>
      </w:r>
      <w:r w:rsidRPr="000F1112">
        <w:rPr>
          <w:color w:val="000000"/>
        </w:rPr>
        <w:t>»</w:t>
      </w:r>
      <w:r>
        <w:rPr>
          <w:color w:val="000000"/>
        </w:rPr>
        <w:t xml:space="preserve"> на 2016-2017</w:t>
      </w:r>
      <w:r w:rsidRPr="000F1112">
        <w:rPr>
          <w:color w:val="000000"/>
        </w:rPr>
        <w:t xml:space="preserve"> учебный год</w:t>
      </w:r>
    </w:p>
    <w:p w:rsidR="00522EEE" w:rsidRPr="00653CCE" w:rsidRDefault="00522EEE" w:rsidP="00894142">
      <w:pPr>
        <w:jc w:val="both"/>
      </w:pPr>
    </w:p>
    <w:p w:rsidR="00522EEE" w:rsidRPr="00653CCE" w:rsidRDefault="00522EEE" w:rsidP="00894142">
      <w:pPr>
        <w:jc w:val="both"/>
      </w:pPr>
      <w:r>
        <w:t xml:space="preserve"> Учебник : Боголюбов Л.Н., Ивановой Л.Ф. О</w:t>
      </w:r>
      <w:r w:rsidRPr="002B4FF9">
        <w:t>бществознани</w:t>
      </w:r>
      <w:r>
        <w:t>е, 5 класс, М.:Просвещение, 201</w:t>
      </w:r>
      <w:r w:rsidRPr="00073AD9">
        <w:t>5</w:t>
      </w:r>
      <w:r w:rsidRPr="002B4FF9">
        <w:t>.</w:t>
      </w:r>
    </w:p>
    <w:p w:rsidR="00522EEE" w:rsidRPr="00E061A5" w:rsidRDefault="00522EEE" w:rsidP="00894142">
      <w:pPr>
        <w:jc w:val="both"/>
      </w:pPr>
    </w:p>
    <w:p w:rsidR="00522EEE" w:rsidRPr="00E061A5" w:rsidRDefault="00522EEE" w:rsidP="00894142">
      <w:pPr>
        <w:jc w:val="both"/>
      </w:pPr>
    </w:p>
    <w:p w:rsidR="00522EEE" w:rsidRPr="002B4FF9" w:rsidRDefault="00522EEE" w:rsidP="00894142">
      <w:pPr>
        <w:jc w:val="both"/>
      </w:pPr>
      <w:r w:rsidRPr="00AA080D">
        <w:rPr>
          <w:b/>
          <w:sz w:val="28"/>
          <w:szCs w:val="28"/>
        </w:rPr>
        <w:t>Планируемые результаты обучения и осво</w:t>
      </w:r>
      <w:r>
        <w:rPr>
          <w:b/>
          <w:sz w:val="28"/>
          <w:szCs w:val="28"/>
        </w:rPr>
        <w:t xml:space="preserve">ения содержания курса </w:t>
      </w:r>
      <w:r w:rsidRPr="002406D2">
        <w:rPr>
          <w:b/>
          <w:sz w:val="28"/>
          <w:szCs w:val="28"/>
        </w:rPr>
        <w:t>по  обществознани</w:t>
      </w:r>
      <w:r>
        <w:rPr>
          <w:b/>
          <w:sz w:val="28"/>
          <w:szCs w:val="28"/>
        </w:rPr>
        <w:t>ю</w:t>
      </w:r>
      <w:r w:rsidRPr="002406D2">
        <w:rPr>
          <w:b/>
          <w:sz w:val="28"/>
          <w:szCs w:val="28"/>
        </w:rPr>
        <w:t xml:space="preserve"> 5</w:t>
      </w:r>
      <w:r w:rsidRPr="00AA080D">
        <w:rPr>
          <w:b/>
          <w:sz w:val="28"/>
          <w:szCs w:val="28"/>
        </w:rPr>
        <w:t xml:space="preserve"> класса</w:t>
      </w:r>
      <w:r w:rsidRPr="002B4FF9">
        <w:rPr>
          <w:b/>
        </w:rPr>
        <w:t>:</w:t>
      </w:r>
    </w:p>
    <w:p w:rsidR="00522EEE" w:rsidRPr="002B4FF9" w:rsidRDefault="00522EEE" w:rsidP="00894142">
      <w:pPr>
        <w:ind w:firstLine="708"/>
        <w:jc w:val="both"/>
      </w:pPr>
      <w:r w:rsidRPr="002B4FF9">
        <w:t xml:space="preserve">1. </w:t>
      </w:r>
      <w:r>
        <w:rPr>
          <w:b/>
        </w:rPr>
        <w:t>Р</w:t>
      </w:r>
      <w:r w:rsidRPr="002B4FF9">
        <w:rPr>
          <w:b/>
        </w:rPr>
        <w:t xml:space="preserve">азвитие </w:t>
      </w:r>
      <w:r w:rsidRPr="002B4FF9"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информации и определения собственной позиции; нравственной и правовой культуры, экономического образа мышления,  способности к самоопределению и самореализации;</w:t>
      </w:r>
    </w:p>
    <w:p w:rsidR="00522EEE" w:rsidRPr="002B4FF9" w:rsidRDefault="00522EEE" w:rsidP="00894142">
      <w:pPr>
        <w:numPr>
          <w:ilvl w:val="0"/>
          <w:numId w:val="1"/>
        </w:numPr>
        <w:jc w:val="both"/>
      </w:pPr>
      <w:r>
        <w:rPr>
          <w:b/>
        </w:rPr>
        <w:t>В</w:t>
      </w:r>
      <w:r w:rsidRPr="002B4FF9">
        <w:rPr>
          <w:b/>
        </w:rPr>
        <w:t xml:space="preserve">оспитание </w:t>
      </w:r>
      <w:r w:rsidRPr="002B4FF9">
        <w:t>общероссийской идентичности</w:t>
      </w:r>
      <w:r w:rsidRPr="002B4FF9">
        <w:rPr>
          <w:b/>
        </w:rPr>
        <w:t>,</w:t>
      </w:r>
      <w:r w:rsidRPr="002B4FF9">
        <w:t xml:space="preserve"> гражданской ответственности, уважения к социальным нормам: приверженности гуманистическим и демократическим ценностям, закрепленным в Конституции Российской Федерации;</w:t>
      </w:r>
    </w:p>
    <w:p w:rsidR="00522EEE" w:rsidRPr="002B4FF9" w:rsidRDefault="00522EEE" w:rsidP="00E31BC9">
      <w:r>
        <w:rPr>
          <w:b/>
        </w:rPr>
        <w:t>О</w:t>
      </w:r>
      <w:r w:rsidRPr="002B4FF9">
        <w:rPr>
          <w:b/>
        </w:rPr>
        <w:t xml:space="preserve">своение </w:t>
      </w:r>
      <w:r w:rsidRPr="002B4FF9">
        <w:t xml:space="preserve">на уровне функциональной грамотности системы </w:t>
      </w:r>
      <w:r w:rsidRPr="002B4FF9">
        <w:rPr>
          <w:b/>
        </w:rPr>
        <w:t xml:space="preserve">знаний, </w:t>
      </w:r>
      <w:r w:rsidRPr="002B4FF9">
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</w:t>
      </w:r>
      <w:r>
        <w:t>иты прав человека и гражданина;</w:t>
      </w:r>
    </w:p>
    <w:p w:rsidR="00522EEE" w:rsidRPr="002B4FF9" w:rsidRDefault="00522EEE" w:rsidP="00894142">
      <w:pPr>
        <w:numPr>
          <w:ilvl w:val="0"/>
          <w:numId w:val="1"/>
        </w:numPr>
        <w:jc w:val="both"/>
      </w:pPr>
      <w:r>
        <w:rPr>
          <w:b/>
        </w:rPr>
        <w:t>О</w:t>
      </w:r>
      <w:r w:rsidRPr="002B4FF9">
        <w:rPr>
          <w:b/>
        </w:rPr>
        <w:t>владение</w:t>
      </w:r>
      <w:r w:rsidRPr="002B4FF9">
        <w:t xml:space="preserve">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522EEE" w:rsidRPr="002B4FF9" w:rsidRDefault="00522EEE" w:rsidP="00894142">
      <w:pPr>
        <w:numPr>
          <w:ilvl w:val="0"/>
          <w:numId w:val="1"/>
        </w:numPr>
        <w:jc w:val="both"/>
      </w:pPr>
      <w:r>
        <w:rPr>
          <w:b/>
        </w:rPr>
        <w:t>Ф</w:t>
      </w:r>
      <w:r w:rsidRPr="002B4FF9">
        <w:rPr>
          <w:b/>
        </w:rPr>
        <w:t>ормированиеопыта</w:t>
      </w:r>
      <w:r w:rsidRPr="002B4FF9">
        <w:t xml:space="preserve"> применения полученных знаний для решения типичных задач в области социальных отношений</w:t>
      </w:r>
      <w:r>
        <w:t>.</w:t>
      </w:r>
    </w:p>
    <w:p w:rsidR="00522EEE" w:rsidRPr="002B4FF9" w:rsidRDefault="00522EEE" w:rsidP="00894142">
      <w:pPr>
        <w:ind w:firstLine="540"/>
        <w:jc w:val="both"/>
        <w:rPr>
          <w:b/>
        </w:rPr>
      </w:pPr>
      <w:r w:rsidRPr="002B4FF9">
        <w:t xml:space="preserve">Исходя из концептуальных подходов к современному обществоведческому образованию и особенностей учащихся отроческого (подросткового) возраста, курс призван решить следующие </w:t>
      </w:r>
      <w:r w:rsidRPr="002B4FF9">
        <w:rPr>
          <w:b/>
        </w:rPr>
        <w:t>задачи:</w:t>
      </w:r>
    </w:p>
    <w:p w:rsidR="00522EEE" w:rsidRPr="002B4FF9" w:rsidRDefault="00522EEE" w:rsidP="00894142">
      <w:pPr>
        <w:ind w:firstLine="540"/>
        <w:jc w:val="both"/>
      </w:pPr>
      <w:r w:rsidRPr="002B4FF9">
        <w:t>- создать содержательные и организационно - педагогические условия для усвоениязнаний, опыта практической и познавательной, коммуникативной, эмоц</w:t>
      </w:r>
      <w:r>
        <w:t>ионально-оценочной деятельности</w:t>
      </w:r>
      <w:r w:rsidRPr="002B4FF9">
        <w:t>;</w:t>
      </w:r>
    </w:p>
    <w:p w:rsidR="00522EEE" w:rsidRPr="002B4FF9" w:rsidRDefault="00522EEE" w:rsidP="00894142">
      <w:pPr>
        <w:ind w:firstLine="540"/>
        <w:jc w:val="both"/>
      </w:pPr>
      <w:r w:rsidRPr="002B4FF9">
        <w:t>- способствовать усвоению на информационном, практическом и эмоциональном уровн</w:t>
      </w:r>
      <w:r>
        <w:t xml:space="preserve">е идеалов и ценностей </w:t>
      </w:r>
      <w:r w:rsidRPr="002B4FF9">
        <w:t xml:space="preserve"> (патриотизма, уважения </w:t>
      </w:r>
      <w:r>
        <w:t>гражданских прав и свобод</w:t>
      </w:r>
      <w:r w:rsidRPr="002B4FF9">
        <w:t>;</w:t>
      </w:r>
    </w:p>
    <w:p w:rsidR="00522EEE" w:rsidRPr="002B4FF9" w:rsidRDefault="00522EEE" w:rsidP="00894142">
      <w:pPr>
        <w:ind w:firstLine="540"/>
        <w:jc w:val="both"/>
      </w:pPr>
      <w:r w:rsidRPr="002B4FF9">
        <w:t>- помочь сориентироваться в основных этических и правовых нормах, в формировании рефлексивного отношения к правилам общежития, трудового и учебного взаимодействия, способствовать личностному самоопределению;</w:t>
      </w:r>
    </w:p>
    <w:p w:rsidR="00522EEE" w:rsidRPr="002B4FF9" w:rsidRDefault="00522EEE" w:rsidP="00894142">
      <w:pPr>
        <w:ind w:firstLine="540"/>
        <w:jc w:val="both"/>
      </w:pPr>
      <w:r w:rsidRPr="002B4FF9">
        <w:t xml:space="preserve">- содействовать освоению на информационном и эмпирическом уровне основных социальных </w:t>
      </w:r>
      <w:r>
        <w:t xml:space="preserve">ролей </w:t>
      </w:r>
      <w:r w:rsidRPr="002B4FF9">
        <w:t xml:space="preserve"> (член семьи, учащийся школы, труженик, собственник, потребитель, гражданин);</w:t>
      </w:r>
    </w:p>
    <w:p w:rsidR="00522EEE" w:rsidRPr="002B4FF9" w:rsidRDefault="00522EEE" w:rsidP="00894142">
      <w:pPr>
        <w:ind w:firstLine="540"/>
        <w:jc w:val="both"/>
      </w:pPr>
      <w:r w:rsidRPr="002B4FF9">
        <w:t>- обеспечить практическое владение способами получения адаптированной социальной информации из различных источников;</w:t>
      </w:r>
    </w:p>
    <w:p w:rsidR="00522EEE" w:rsidRPr="002B4FF9" w:rsidRDefault="00522EEE" w:rsidP="00894142">
      <w:pPr>
        <w:ind w:firstLine="540"/>
        <w:jc w:val="both"/>
      </w:pPr>
      <w:r w:rsidRPr="002B4FF9">
        <w:t>- предоставить возможность учащимся существенно расширить активный словарь через включение в него основных обществоведческих терминов и понят</w:t>
      </w:r>
      <w:r>
        <w:t>ий</w:t>
      </w:r>
      <w:r w:rsidRPr="002B4FF9">
        <w:t>;</w:t>
      </w:r>
    </w:p>
    <w:p w:rsidR="00522EEE" w:rsidRDefault="00522EEE" w:rsidP="00894142">
      <w:pPr>
        <w:jc w:val="both"/>
      </w:pPr>
      <w:r w:rsidRPr="002B4FF9">
        <w:t xml:space="preserve">       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</w:t>
      </w:r>
    </w:p>
    <w:p w:rsidR="00522EEE" w:rsidRDefault="00522EEE" w:rsidP="00894142">
      <w:pPr>
        <w:jc w:val="both"/>
      </w:pPr>
      <w:r>
        <w:t xml:space="preserve">Рабочая программа конкретизирует содержание предметных тем образовательного стандарта , дает распределение учебных часов  по разделам и темам курса . </w:t>
      </w:r>
    </w:p>
    <w:p w:rsidR="00522EEE" w:rsidRDefault="00522EEE" w:rsidP="00894142">
      <w:pPr>
        <w:jc w:val="both"/>
      </w:pPr>
      <w:r w:rsidRPr="002B4FF9">
        <w:rPr>
          <w:b/>
        </w:rPr>
        <w:t>Задача данной программы</w:t>
      </w:r>
      <w:r w:rsidRPr="002B4FF9">
        <w:t xml:space="preserve"> – закрепить и углубить эти знания на новом учебном материале, чтобы добиться свободного оперирования ими в познавательной и практической деятельности учащихся.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– тема «Семья» и «Школа» через раскрытие важнейшей стороны человеческой жизни в теме «Труд» до самого общественно значимого – тема «</w:t>
      </w:r>
      <w:r>
        <w:t>Р</w:t>
      </w:r>
      <w:r w:rsidRPr="002B4FF9">
        <w:t>одина». Учащиеся расширяют круг сведений не только о важнейших социальных институтах и их общественном назначении</w:t>
      </w:r>
      <w:r>
        <w:t>.</w:t>
      </w:r>
    </w:p>
    <w:p w:rsidR="00522EEE" w:rsidRDefault="00522EEE" w:rsidP="00E31BC9"/>
    <w:p w:rsidR="00522EEE" w:rsidRDefault="00522EEE" w:rsidP="00BA3511">
      <w:pPr>
        <w:rPr>
          <w:b/>
          <w:bCs/>
          <w:lang w:eastAsia="en-US"/>
        </w:rPr>
      </w:pPr>
      <w:r w:rsidRPr="005B1118">
        <w:rPr>
          <w:b/>
          <w:bCs/>
          <w:lang w:eastAsia="en-US"/>
        </w:rPr>
        <w:t>Содержание программы 5 класс (35 ч)</w:t>
      </w:r>
    </w:p>
    <w:p w:rsidR="00522EEE" w:rsidRPr="002E2674" w:rsidRDefault="00522EEE" w:rsidP="002406D2">
      <w:pPr>
        <w:pStyle w:val="NoSpacing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22EEE" w:rsidRPr="005B1118" w:rsidRDefault="00522EEE" w:rsidP="00BA3511">
      <w:pPr>
        <w:jc w:val="both"/>
        <w:rPr>
          <w:b/>
          <w:bCs/>
          <w:lang w:eastAsia="en-US"/>
        </w:rPr>
      </w:pPr>
      <w:r w:rsidRPr="005B1118">
        <w:rPr>
          <w:b/>
          <w:bCs/>
          <w:lang w:eastAsia="en-US"/>
        </w:rPr>
        <w:t>Организационный модуль (2 ч).</w:t>
      </w:r>
      <w:r w:rsidRPr="005B1118">
        <w:rPr>
          <w:lang w:eastAsia="en-US"/>
        </w:rPr>
        <w:t xml:space="preserve"> Значение изучения общества для человека. Науки, изучающие развитие общества. Сферы жизни общества.</w:t>
      </w:r>
    </w:p>
    <w:p w:rsidR="00522EEE" w:rsidRPr="005B1118" w:rsidRDefault="00522EEE" w:rsidP="00BA3511">
      <w:pPr>
        <w:jc w:val="both"/>
        <w:rPr>
          <w:lang w:eastAsia="en-US"/>
        </w:rPr>
      </w:pPr>
      <w:r w:rsidRPr="005B1118">
        <w:rPr>
          <w:b/>
          <w:bCs/>
          <w:lang w:eastAsia="en-US"/>
        </w:rPr>
        <w:t>Тема 1. Человек. (4 ч).</w:t>
      </w:r>
      <w:r w:rsidRPr="005B1118">
        <w:rPr>
          <w:lang w:eastAsia="en-US"/>
        </w:rPr>
        <w:t xml:space="preserve"> 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биологическое существо. Отличие человека т животного. Наследственность.  Отрочество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522EEE" w:rsidRPr="005B1118" w:rsidRDefault="00522EEE" w:rsidP="00BA3511">
      <w:pPr>
        <w:jc w:val="both"/>
        <w:rPr>
          <w:lang w:eastAsia="en-US"/>
        </w:rPr>
      </w:pPr>
      <w:r>
        <w:rPr>
          <w:b/>
          <w:bCs/>
          <w:lang w:eastAsia="en-US"/>
        </w:rPr>
        <w:t>Тема 2. Семья. (7</w:t>
      </w:r>
      <w:r w:rsidRPr="005B1118">
        <w:rPr>
          <w:b/>
          <w:bCs/>
          <w:lang w:eastAsia="en-US"/>
        </w:rPr>
        <w:t xml:space="preserve"> ч).</w:t>
      </w:r>
      <w:r w:rsidRPr="005B1118">
        <w:rPr>
          <w:lang w:eastAsia="en-US"/>
        </w:rPr>
        <w:t xml:space="preserve"> Семья и семейные отношения. Семья под защитой государства. Семейный кодекс. Виды семей. Отношения между поколениями. Семейные ценности и нормы. </w:t>
      </w:r>
    </w:p>
    <w:p w:rsidR="00522EEE" w:rsidRPr="005B1118" w:rsidRDefault="00522EEE" w:rsidP="00BA3511">
      <w:pPr>
        <w:jc w:val="both"/>
        <w:rPr>
          <w:lang w:eastAsia="en-US"/>
        </w:rPr>
      </w:pPr>
      <w:r w:rsidRPr="005B1118">
        <w:rPr>
          <w:lang w:eastAsia="en-US"/>
        </w:rPr>
        <w:t xml:space="preserve">Семейное хозяйство. Забота и воспитание в семье. Распределение обязанностей. Обязанности подростка. Рациональное ведение хозяйства. </w:t>
      </w:r>
    </w:p>
    <w:p w:rsidR="00522EEE" w:rsidRPr="005B1118" w:rsidRDefault="00522EEE" w:rsidP="00BA3511">
      <w:pPr>
        <w:rPr>
          <w:lang w:eastAsia="en-US"/>
        </w:rPr>
      </w:pPr>
      <w:r w:rsidRPr="005B1118">
        <w:rPr>
          <w:lang w:eastAsia="en-US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522EEE" w:rsidRPr="00BA3511" w:rsidRDefault="00522EEE" w:rsidP="00BA3511">
      <w:pPr>
        <w:pStyle w:val="NoSpacing"/>
        <w:jc w:val="both"/>
        <w:rPr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Тема 3. Школа (7</w:t>
      </w:r>
      <w:r w:rsidRPr="00D828D3">
        <w:rPr>
          <w:rFonts w:ascii="Times New Roman" w:hAnsi="Times New Roman"/>
          <w:b/>
          <w:bCs/>
          <w:sz w:val="24"/>
          <w:szCs w:val="24"/>
          <w:lang w:val="ru-RU"/>
        </w:rPr>
        <w:t xml:space="preserve"> ч</w:t>
      </w:r>
      <w:r w:rsidRPr="00BA3511">
        <w:rPr>
          <w:b/>
          <w:bCs/>
          <w:lang w:val="ru-RU"/>
        </w:rPr>
        <w:t>).</w:t>
      </w:r>
      <w:r w:rsidRPr="00BA3511">
        <w:rPr>
          <w:lang w:val="ru-RU"/>
        </w:rPr>
        <w:t xml:space="preserve"> Роль образования в жизни человека. Значение образования для общества. </w:t>
      </w:r>
      <w:r w:rsidRPr="005B1118">
        <w:rPr>
          <w:lang w:val="ru-RU"/>
        </w:rPr>
        <w:t xml:space="preserve">Ступени школьного образования. Образование и самообразование. Учёба – основной труд школьника. Учение вне стен школы. Умение учиться. Отношения младшего подростка с одноклассниками, сверстниками, друзьями. </w:t>
      </w:r>
      <w:r w:rsidRPr="00BA3511">
        <w:rPr>
          <w:lang w:val="ru-RU"/>
        </w:rPr>
        <w:t>Дружный класс.</w:t>
      </w:r>
    </w:p>
    <w:p w:rsidR="00522EEE" w:rsidRPr="005B1118" w:rsidRDefault="00522EEE" w:rsidP="00BA3511">
      <w:pPr>
        <w:rPr>
          <w:lang w:eastAsia="en-US"/>
        </w:rPr>
      </w:pPr>
      <w:r w:rsidRPr="005B1118">
        <w:rPr>
          <w:b/>
          <w:bCs/>
          <w:lang w:eastAsia="en-US"/>
        </w:rPr>
        <w:t>Тема 4. Труд (5 ч).</w:t>
      </w:r>
      <w:r w:rsidRPr="005B1118">
        <w:rPr>
          <w:lang w:eastAsia="en-US"/>
        </w:rPr>
        <w:t xml:space="preserve"> 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</w:p>
    <w:p w:rsidR="00522EEE" w:rsidRPr="005B1118" w:rsidRDefault="00522EEE" w:rsidP="00BA3511">
      <w:pPr>
        <w:rPr>
          <w:lang w:eastAsia="en-US"/>
        </w:rPr>
      </w:pPr>
      <w:r w:rsidRPr="005B1118">
        <w:rPr>
          <w:lang w:eastAsia="en-US"/>
        </w:rPr>
        <w:t>Труд и творчество. Ремесло. Признаки мастерства. Творческий труд. Творчество в искусстве.</w:t>
      </w:r>
    </w:p>
    <w:p w:rsidR="00522EEE" w:rsidRPr="005B1118" w:rsidRDefault="00522EEE" w:rsidP="00BA3511">
      <w:pPr>
        <w:jc w:val="both"/>
        <w:rPr>
          <w:lang w:eastAsia="en-US"/>
        </w:rPr>
      </w:pPr>
      <w:r>
        <w:rPr>
          <w:b/>
          <w:bCs/>
          <w:lang w:eastAsia="en-US"/>
        </w:rPr>
        <w:t>Тема 5. Родина (9</w:t>
      </w:r>
      <w:r w:rsidRPr="005B1118">
        <w:rPr>
          <w:b/>
          <w:bCs/>
          <w:lang w:eastAsia="en-US"/>
        </w:rPr>
        <w:t xml:space="preserve"> ч).</w:t>
      </w:r>
      <w:r w:rsidRPr="005B1118">
        <w:rPr>
          <w:lang w:eastAsia="en-US"/>
        </w:rPr>
        <w:t xml:space="preserve"> 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 Государственные символы России. Герб, флаг, гимн, государственные праздники. История государственных символов. Москва – столица России. Гражданин Отечества – достойный сын. Права граждан России. Обязанности граждан. Гражданственность. Юные граждане России: какие права человек получает от рождения. Россия – многонациональное государство.национальность человека. Народы России – одна семья. Многонациональная культура России. Межнациональные отношения..</w:t>
      </w:r>
    </w:p>
    <w:p w:rsidR="00522EEE" w:rsidRPr="005B1118" w:rsidRDefault="00522EEE" w:rsidP="00BA3511">
      <w:pPr>
        <w:jc w:val="both"/>
        <w:rPr>
          <w:lang w:eastAsia="en-US"/>
        </w:rPr>
      </w:pPr>
      <w:r>
        <w:rPr>
          <w:b/>
          <w:bCs/>
          <w:lang w:eastAsia="en-US"/>
        </w:rPr>
        <w:t>Итоговый модуль (3</w:t>
      </w:r>
      <w:r w:rsidRPr="005B1118">
        <w:rPr>
          <w:b/>
          <w:bCs/>
          <w:lang w:eastAsia="en-US"/>
        </w:rPr>
        <w:t xml:space="preserve"> ч).</w:t>
      </w:r>
      <w:r w:rsidRPr="005B1118">
        <w:rPr>
          <w:lang w:eastAsia="en-US"/>
        </w:rPr>
        <w:t xml:space="preserve"> Личностный опыт – социальный опыт. Значение курса в жизни каждого.</w:t>
      </w:r>
    </w:p>
    <w:p w:rsidR="00522EEE" w:rsidRDefault="00522EEE" w:rsidP="0018266D">
      <w:pPr>
        <w:pStyle w:val="Default"/>
        <w:rPr>
          <w:b/>
          <w:bCs/>
          <w:sz w:val="23"/>
          <w:szCs w:val="23"/>
        </w:rPr>
      </w:pPr>
    </w:p>
    <w:p w:rsidR="00522EEE" w:rsidRDefault="00522EEE" w:rsidP="0018266D">
      <w:pPr>
        <w:pStyle w:val="Default"/>
        <w:rPr>
          <w:b/>
          <w:bCs/>
          <w:sz w:val="23"/>
          <w:szCs w:val="23"/>
        </w:rPr>
      </w:pPr>
    </w:p>
    <w:p w:rsidR="00522EEE" w:rsidRPr="005F3515" w:rsidRDefault="00522EEE" w:rsidP="00670A3A">
      <w:pPr>
        <w:autoSpaceDE w:val="0"/>
        <w:rPr>
          <w:b/>
          <w:iCs/>
        </w:rPr>
      </w:pPr>
      <w:r w:rsidRPr="00AA080D">
        <w:rPr>
          <w:b/>
          <w:sz w:val="28"/>
          <w:szCs w:val="28"/>
        </w:rPr>
        <w:t xml:space="preserve">    </w:t>
      </w:r>
      <w:r w:rsidRPr="005F3515">
        <w:rPr>
          <w:b/>
          <w:iCs/>
        </w:rPr>
        <w:t>Формы обучения:</w:t>
      </w:r>
    </w:p>
    <w:p w:rsidR="00522EEE" w:rsidRPr="005F3515" w:rsidRDefault="00522EEE" w:rsidP="00670A3A">
      <w:pPr>
        <w:autoSpaceDE w:val="0"/>
        <w:rPr>
          <w:iCs/>
        </w:rPr>
      </w:pPr>
      <w:r w:rsidRPr="005F3515">
        <w:rPr>
          <w:iCs/>
        </w:rPr>
        <w:t>Комбинированный урок, урок-беседа, повторительно-обобщающий урок, урок- исследован</w:t>
      </w:r>
      <w:r>
        <w:rPr>
          <w:iCs/>
        </w:rPr>
        <w:t>ие</w:t>
      </w:r>
      <w:r w:rsidRPr="005F3515">
        <w:rPr>
          <w:iCs/>
        </w:rPr>
        <w:t>.</w:t>
      </w:r>
    </w:p>
    <w:p w:rsidR="00522EEE" w:rsidRDefault="00522EEE" w:rsidP="00670A3A">
      <w:pPr>
        <w:autoSpaceDE w:val="0"/>
        <w:rPr>
          <w:iCs/>
        </w:rPr>
      </w:pPr>
    </w:p>
    <w:p w:rsidR="00522EEE" w:rsidRDefault="00522EEE" w:rsidP="00670A3A">
      <w:pPr>
        <w:autoSpaceDE w:val="0"/>
        <w:rPr>
          <w:iCs/>
        </w:rPr>
      </w:pPr>
    </w:p>
    <w:p w:rsidR="00522EEE" w:rsidRDefault="00522EEE" w:rsidP="0018266D">
      <w:pPr>
        <w:pStyle w:val="Default"/>
        <w:rPr>
          <w:b/>
          <w:bCs/>
          <w:sz w:val="23"/>
          <w:szCs w:val="23"/>
        </w:rPr>
      </w:pPr>
    </w:p>
    <w:p w:rsidR="00522EEE" w:rsidRPr="0018266D" w:rsidRDefault="00522EEE" w:rsidP="0018266D">
      <w:pPr>
        <w:pStyle w:val="Default"/>
        <w:rPr>
          <w:sz w:val="28"/>
          <w:szCs w:val="28"/>
        </w:rPr>
      </w:pPr>
      <w:r w:rsidRPr="0018266D">
        <w:rPr>
          <w:b/>
          <w:bCs/>
          <w:sz w:val="28"/>
          <w:szCs w:val="28"/>
        </w:rPr>
        <w:t xml:space="preserve">Основные виды деятельности учащихся </w:t>
      </w:r>
    </w:p>
    <w:p w:rsidR="00522EEE" w:rsidRPr="0018266D" w:rsidRDefault="00522EEE" w:rsidP="00E31BC9">
      <w:pPr>
        <w:rPr>
          <w:sz w:val="28"/>
          <w:szCs w:val="28"/>
          <w:lang w:eastAsia="en-US"/>
        </w:rPr>
      </w:pPr>
    </w:p>
    <w:p w:rsidR="00522EEE" w:rsidRPr="006C243E" w:rsidRDefault="00522EEE" w:rsidP="00E31BC9">
      <w:pPr>
        <w:rPr>
          <w:b/>
          <w:bCs/>
          <w:iCs/>
          <w:u w:val="single"/>
        </w:rPr>
      </w:pP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использовать </w:t>
      </w:r>
      <w:r w:rsidRPr="006C243E">
        <w:t xml:space="preserve">знания о биологическом и социальном в человеке для характеристики его природы, характеризовать основные этапы социализации, факторы становления личности; </w:t>
      </w: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характеризовать </w:t>
      </w:r>
      <w:r w:rsidRPr="006C243E">
        <w:t xml:space="preserve">основные слагаемые здорового образа жизни; осознанно выбирать верные критерии для оценки безопасных условий жизни; на примерах показывать опасность пагубных привычек, угрожающих здоровью; </w:t>
      </w: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сравнивать </w:t>
      </w:r>
      <w:r w:rsidRPr="006C243E">
        <w:t xml:space="preserve">и сопоставлять на основе характеристики основных возрастных периодов жизни человека возможности и ограничения каждого возрастного периода; </w:t>
      </w: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выделять </w:t>
      </w:r>
      <w:r w:rsidRPr="006C243E">
        <w:t xml:space="preserve">в модельных и реальных ситуациях сущностные характеристики и основные виды деятельности людей, объяснять роль мотивов в деятельности человека; </w:t>
      </w: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описывать </w:t>
      </w:r>
      <w:r w:rsidRPr="006C243E">
        <w:t xml:space="preserve">гендер как социальный пол; приводить примеры гендерных ролей, а также различий в поведении мальчиков и девочек; </w:t>
      </w: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давать на основе полученных знаний нравственные оценки </w:t>
      </w:r>
      <w:r w:rsidRPr="006C243E">
        <w:t xml:space="preserve">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 </w:t>
      </w:r>
    </w:p>
    <w:p w:rsidR="00522EEE" w:rsidRPr="006C243E" w:rsidRDefault="00522EEE" w:rsidP="0018266D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демонстрировать </w:t>
      </w:r>
      <w:r w:rsidRPr="006C243E">
        <w:t xml:space="preserve">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 </w:t>
      </w:r>
    </w:p>
    <w:p w:rsidR="00522EEE" w:rsidRPr="006C243E" w:rsidRDefault="00522EEE" w:rsidP="0018266D">
      <w:pPr>
        <w:pStyle w:val="Default"/>
      </w:pPr>
      <w:r w:rsidRPr="006C243E">
        <w:rPr>
          <w:i/>
          <w:iCs/>
        </w:rPr>
        <w:t xml:space="preserve">• формировать </w:t>
      </w:r>
      <w:r w:rsidRPr="006C243E">
        <w:t xml:space="preserve">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 </w:t>
      </w:r>
    </w:p>
    <w:p w:rsidR="00522EEE" w:rsidRPr="006C243E" w:rsidRDefault="00522EEE" w:rsidP="0018266D">
      <w:pPr>
        <w:pStyle w:val="Default"/>
      </w:pPr>
      <w:r w:rsidRPr="006C243E">
        <w:rPr>
          <w:i/>
          <w:iCs/>
        </w:rPr>
        <w:t xml:space="preserve">• использовать </w:t>
      </w:r>
      <w:r w:rsidRPr="006C243E">
        <w:t xml:space="preserve">элементы причинно-следственного анализа при характеристике социальных параметров личности; </w:t>
      </w:r>
    </w:p>
    <w:p w:rsidR="00522EEE" w:rsidRPr="006C243E" w:rsidRDefault="00522EEE" w:rsidP="0018266D">
      <w:pPr>
        <w:pStyle w:val="Default"/>
      </w:pPr>
      <w:r w:rsidRPr="006C243E">
        <w:t xml:space="preserve">• описывать реальные связи и зависимости между воспитанием и социализацией личности. </w:t>
      </w:r>
    </w:p>
    <w:p w:rsidR="00522EEE" w:rsidRPr="006C243E" w:rsidRDefault="00522EEE" w:rsidP="006C243E">
      <w:pPr>
        <w:pStyle w:val="Default"/>
      </w:pPr>
      <w:r w:rsidRPr="006C243E">
        <w:t xml:space="preserve"> • </w:t>
      </w:r>
      <w:r w:rsidRPr="006C243E">
        <w:rPr>
          <w:i/>
          <w:iCs/>
        </w:rPr>
        <w:t xml:space="preserve">характеризовать </w:t>
      </w:r>
      <w:r w:rsidRPr="006C243E">
        <w:t xml:space="preserve">основные роли членов семьи, включая свою; </w:t>
      </w:r>
    </w:p>
    <w:p w:rsidR="00522EEE" w:rsidRPr="006C243E" w:rsidRDefault="00522EEE" w:rsidP="006C243E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выполнять </w:t>
      </w:r>
      <w:r w:rsidRPr="006C243E">
        <w:t xml:space="preserve">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 </w:t>
      </w:r>
    </w:p>
    <w:p w:rsidR="00522EEE" w:rsidRPr="006C243E" w:rsidRDefault="00522EEE" w:rsidP="006C243E">
      <w:pPr>
        <w:rPr>
          <w:b/>
          <w:bCs/>
          <w:iCs/>
          <w:u w:val="single"/>
        </w:rPr>
      </w:pPr>
      <w:r w:rsidRPr="006C243E">
        <w:rPr>
          <w:i/>
          <w:iCs/>
        </w:rPr>
        <w:t xml:space="preserve">• использовать </w:t>
      </w:r>
      <w:r w:rsidRPr="006C243E">
        <w:t>элементы причинно-следственного анализа при характеристике семейных конфликтов</w:t>
      </w:r>
      <w:r w:rsidRPr="006C243E">
        <w:rPr>
          <w:i/>
          <w:iCs/>
        </w:rPr>
        <w:t xml:space="preserve">. </w:t>
      </w:r>
      <w:r w:rsidRPr="006C243E">
        <w:t xml:space="preserve"> </w:t>
      </w:r>
    </w:p>
    <w:p w:rsidR="00522EEE" w:rsidRPr="006C243E" w:rsidRDefault="00522EEE" w:rsidP="006C243E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характеризовать </w:t>
      </w:r>
      <w:r w:rsidRPr="006C243E">
        <w:t xml:space="preserve">государственное устройство Российской Федерации, особенности России как многонационального государства описывать государственные символы; характеризовать основные обязанности граждан РФ; </w:t>
      </w:r>
    </w:p>
    <w:p w:rsidR="00522EEE" w:rsidRPr="006C243E" w:rsidRDefault="00522EEE" w:rsidP="006C243E">
      <w:pPr>
        <w:pStyle w:val="Default"/>
      </w:pPr>
      <w:r w:rsidRPr="006C243E">
        <w:t xml:space="preserve">• </w:t>
      </w:r>
      <w:r w:rsidRPr="006C243E">
        <w:rPr>
          <w:i/>
          <w:iCs/>
        </w:rPr>
        <w:t xml:space="preserve">показывать </w:t>
      </w:r>
      <w:r w:rsidRPr="006C243E">
        <w:t xml:space="preserve">на конкретных примерах исторического прошлого и современной жизни российского общества проявления толерантности. </w:t>
      </w:r>
    </w:p>
    <w:p w:rsidR="00522EEE" w:rsidRPr="006C243E" w:rsidRDefault="00522EEE" w:rsidP="006C243E">
      <w:pPr>
        <w:rPr>
          <w:b/>
          <w:bCs/>
          <w:iCs/>
          <w:u w:val="single"/>
        </w:rPr>
      </w:pPr>
      <w:r w:rsidRPr="006C243E">
        <w:rPr>
          <w:i/>
          <w:iCs/>
        </w:rPr>
        <w:t xml:space="preserve">• осознавать </w:t>
      </w:r>
      <w:r w:rsidRPr="006C243E">
        <w:t xml:space="preserve">значение гражданской активности и патриотической позиции в укреплении нашего государства. </w:t>
      </w:r>
    </w:p>
    <w:p w:rsidR="00522EEE" w:rsidRDefault="00522EEE" w:rsidP="0018266D">
      <w:pPr>
        <w:rPr>
          <w:b/>
          <w:bCs/>
          <w:iCs/>
          <w:u w:val="single"/>
        </w:rPr>
      </w:pPr>
    </w:p>
    <w:p w:rsidR="00522EEE" w:rsidRDefault="00522EEE" w:rsidP="00E31BC9">
      <w:pPr>
        <w:rPr>
          <w:b/>
          <w:bCs/>
          <w:iCs/>
          <w:u w:val="single"/>
        </w:rPr>
      </w:pPr>
    </w:p>
    <w:p w:rsidR="00522EEE" w:rsidRDefault="00522EEE" w:rsidP="00E31BC9">
      <w:pPr>
        <w:rPr>
          <w:b/>
          <w:bCs/>
          <w:iCs/>
          <w:u w:val="single"/>
        </w:rPr>
      </w:pPr>
    </w:p>
    <w:p w:rsidR="00522EEE" w:rsidRDefault="00522EEE" w:rsidP="00BA3511">
      <w:pPr>
        <w:jc w:val="center"/>
        <w:rPr>
          <w:b/>
        </w:rPr>
      </w:pPr>
    </w:p>
    <w:p w:rsidR="00522EEE" w:rsidRPr="0018266D" w:rsidRDefault="00522EEE" w:rsidP="002B4144">
      <w:pPr>
        <w:rPr>
          <w:b/>
        </w:rPr>
      </w:pPr>
    </w:p>
    <w:p w:rsidR="00522EEE" w:rsidRPr="0018266D" w:rsidRDefault="00522EEE" w:rsidP="002B4144">
      <w:pPr>
        <w:rPr>
          <w:b/>
        </w:rPr>
      </w:pPr>
    </w:p>
    <w:p w:rsidR="00522EEE" w:rsidRPr="00DF17D8" w:rsidRDefault="00522EEE">
      <w:pPr>
        <w:rPr>
          <w:b/>
        </w:rPr>
      </w:pPr>
    </w:p>
    <w:p w:rsidR="00522EEE" w:rsidRPr="00DF17D8" w:rsidRDefault="00522EEE">
      <w:pPr>
        <w:rPr>
          <w:b/>
          <w:bCs/>
          <w:iCs/>
          <w:u w:val="single"/>
        </w:rPr>
      </w:pPr>
    </w:p>
    <w:p w:rsidR="00522EEE" w:rsidRDefault="00522EEE">
      <w:pPr>
        <w:rPr>
          <w:b/>
          <w:bCs/>
          <w:iCs/>
          <w:u w:val="single"/>
        </w:rPr>
      </w:pPr>
    </w:p>
    <w:p w:rsidR="00522EEE" w:rsidRDefault="00522EEE">
      <w:pPr>
        <w:rPr>
          <w:b/>
          <w:bCs/>
          <w:iCs/>
          <w:u w:val="single"/>
        </w:rPr>
      </w:pPr>
    </w:p>
    <w:p w:rsidR="00522EEE" w:rsidRDefault="00522EEE">
      <w:pPr>
        <w:rPr>
          <w:b/>
          <w:bCs/>
          <w:iCs/>
          <w:u w:val="single"/>
        </w:rPr>
      </w:pPr>
    </w:p>
    <w:p w:rsidR="00522EEE" w:rsidRDefault="00522EEE">
      <w:pPr>
        <w:rPr>
          <w:b/>
          <w:bCs/>
          <w:iCs/>
          <w:u w:val="single"/>
        </w:rPr>
      </w:pPr>
    </w:p>
    <w:p w:rsidR="00522EEE" w:rsidRDefault="00522EEE">
      <w:pPr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 xml:space="preserve">                          </w:t>
      </w:r>
    </w:p>
    <w:p w:rsidR="00522EEE" w:rsidRPr="00DF17D8" w:rsidRDefault="00522E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Default="00522EEE">
      <w:pPr>
        <w:rPr>
          <w:b/>
          <w:sz w:val="28"/>
          <w:szCs w:val="28"/>
        </w:rPr>
      </w:pPr>
      <w:r w:rsidRPr="00DF17D8">
        <w:rPr>
          <w:b/>
          <w:sz w:val="28"/>
          <w:szCs w:val="28"/>
        </w:rPr>
        <w:t xml:space="preserve">             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894142">
        <w:rPr>
          <w:b/>
          <w:sz w:val="28"/>
          <w:szCs w:val="28"/>
        </w:rPr>
        <w:t xml:space="preserve">Календарно-тематическое планирование </w:t>
      </w:r>
    </w:p>
    <w:p w:rsidR="00522EEE" w:rsidRDefault="00522EEE">
      <w:pPr>
        <w:rPr>
          <w:b/>
          <w:sz w:val="28"/>
          <w:szCs w:val="28"/>
        </w:rPr>
      </w:pPr>
    </w:p>
    <w:p w:rsidR="00522EEE" w:rsidRDefault="00522EEE">
      <w:pPr>
        <w:rPr>
          <w:b/>
          <w:sz w:val="28"/>
          <w:szCs w:val="28"/>
        </w:rPr>
      </w:pPr>
    </w:p>
    <w:tbl>
      <w:tblPr>
        <w:tblW w:w="147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6"/>
        <w:gridCol w:w="6820"/>
        <w:gridCol w:w="2310"/>
        <w:gridCol w:w="2530"/>
        <w:gridCol w:w="2294"/>
        <w:gridCol w:w="236"/>
      </w:tblGrid>
      <w:tr w:rsidR="00522EEE" w:rsidTr="00E672D5">
        <w:trPr>
          <w:gridAfter w:val="1"/>
          <w:wAfter w:w="236" w:type="dxa"/>
        </w:trPr>
        <w:tc>
          <w:tcPr>
            <w:tcW w:w="536" w:type="dxa"/>
            <w:vMerge w:val="restart"/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№</w:t>
            </w:r>
          </w:p>
        </w:tc>
        <w:tc>
          <w:tcPr>
            <w:tcW w:w="6820" w:type="dxa"/>
            <w:vMerge w:val="restart"/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310" w:type="dxa"/>
            <w:vMerge w:val="restart"/>
          </w:tcPr>
          <w:p w:rsidR="00522EEE" w:rsidRPr="00E672D5" w:rsidRDefault="00522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  <w:tc>
          <w:tcPr>
            <w:tcW w:w="4824" w:type="dxa"/>
            <w:gridSpan w:val="2"/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Дата проведения занятия</w:t>
            </w:r>
          </w:p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  <w:vMerge/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  <w:tc>
          <w:tcPr>
            <w:tcW w:w="6820" w:type="dxa"/>
            <w:vMerge/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  <w:tc>
          <w:tcPr>
            <w:tcW w:w="2310" w:type="dxa"/>
            <w:vMerge/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  <w:tc>
          <w:tcPr>
            <w:tcW w:w="2530" w:type="dxa"/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планируемая</w:t>
            </w:r>
          </w:p>
        </w:tc>
        <w:tc>
          <w:tcPr>
            <w:tcW w:w="2294" w:type="dxa"/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проведения</w:t>
            </w:r>
          </w:p>
        </w:tc>
      </w:tr>
      <w:tr w:rsidR="00522EEE" w:rsidTr="00E672D5">
        <w:trPr>
          <w:gridAfter w:val="1"/>
          <w:wAfter w:w="236" w:type="dxa"/>
          <w:trHeight w:val="534"/>
        </w:trPr>
        <w:tc>
          <w:tcPr>
            <w:tcW w:w="536" w:type="dxa"/>
          </w:tcPr>
          <w:p w:rsidR="00522EEE" w:rsidRPr="004B38BB" w:rsidRDefault="00522EEE">
            <w:r>
              <w:t>1-2</w:t>
            </w:r>
          </w:p>
        </w:tc>
        <w:tc>
          <w:tcPr>
            <w:tcW w:w="6820" w:type="dxa"/>
          </w:tcPr>
          <w:p w:rsidR="00522EEE" w:rsidRDefault="00522EEE">
            <w:r>
              <w:t>Введение.</w:t>
            </w:r>
          </w:p>
          <w:p w:rsidR="00522EEE" w:rsidRPr="007B2E9E" w:rsidRDefault="00522EEE">
            <w:r w:rsidRPr="007B2E9E">
              <w:t>Загадка человека</w:t>
            </w:r>
          </w:p>
        </w:tc>
        <w:tc>
          <w:tcPr>
            <w:tcW w:w="2310" w:type="dxa"/>
          </w:tcPr>
          <w:p w:rsidR="00522EEE" w:rsidRDefault="00522EEE"/>
          <w:p w:rsidR="00522EEE" w:rsidRPr="004B38BB" w:rsidRDefault="00522EEE"/>
        </w:tc>
        <w:tc>
          <w:tcPr>
            <w:tcW w:w="2530" w:type="dxa"/>
          </w:tcPr>
          <w:p w:rsidR="00522EEE" w:rsidRDefault="00522EEE"/>
          <w:p w:rsidR="00522EEE" w:rsidRPr="00E061A5" w:rsidRDefault="00522EEE">
            <w:r>
              <w:rPr>
                <w:lang w:val="en-US"/>
              </w:rPr>
              <w:t>6</w:t>
            </w:r>
            <w:r>
              <w:t>.09, 13.09</w:t>
            </w:r>
          </w:p>
        </w:tc>
        <w:tc>
          <w:tcPr>
            <w:tcW w:w="2294" w:type="dxa"/>
          </w:tcPr>
          <w:p w:rsidR="00522EEE" w:rsidRPr="00827584" w:rsidRDefault="00522EEE" w:rsidP="0082758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22EEE" w:rsidTr="00E672D5">
        <w:trPr>
          <w:gridAfter w:val="1"/>
          <w:wAfter w:w="236" w:type="dxa"/>
          <w:trHeight w:val="640"/>
        </w:trPr>
        <w:tc>
          <w:tcPr>
            <w:tcW w:w="536" w:type="dxa"/>
          </w:tcPr>
          <w:p w:rsidR="00522EEE" w:rsidRPr="004B38BB" w:rsidRDefault="00522EEE">
            <w:r>
              <w:t>3-4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Отрочество-особая пора жизни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/>
          <w:p w:rsidR="00522EEE" w:rsidRPr="004B38BB" w:rsidRDefault="00522EEE">
            <w:r>
              <w:t>20.09 , 27.09</w:t>
            </w:r>
          </w:p>
        </w:tc>
        <w:tc>
          <w:tcPr>
            <w:tcW w:w="2294" w:type="dxa"/>
          </w:tcPr>
          <w:p w:rsidR="00522EEE" w:rsidRPr="00827584" w:rsidRDefault="00522EEE" w:rsidP="008275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5-6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Семья и семейные отношения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4B38BB" w:rsidRDefault="00522EEE">
            <w:r>
              <w:t>4.10 ,11.10</w:t>
            </w:r>
          </w:p>
        </w:tc>
        <w:tc>
          <w:tcPr>
            <w:tcW w:w="2294" w:type="dxa"/>
          </w:tcPr>
          <w:p w:rsidR="00522EEE" w:rsidRPr="00827584" w:rsidRDefault="00522EEE" w:rsidP="0082758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7-8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Семейное хозяйство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/>
          <w:p w:rsidR="00522EEE" w:rsidRPr="004B38BB" w:rsidRDefault="00522EEE">
            <w:r>
              <w:t>18.10 , 25.10</w:t>
            </w:r>
          </w:p>
        </w:tc>
        <w:tc>
          <w:tcPr>
            <w:tcW w:w="2294" w:type="dxa"/>
          </w:tcPr>
          <w:p w:rsidR="00522EEE" w:rsidRPr="004B38BB" w:rsidRDefault="00522EEE"/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9-10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Свободное время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/>
          <w:p w:rsidR="00522EEE" w:rsidRPr="004B38BB" w:rsidRDefault="00522EEE">
            <w:r>
              <w:t>8.11 ,15,11</w:t>
            </w:r>
          </w:p>
        </w:tc>
        <w:tc>
          <w:tcPr>
            <w:tcW w:w="2294" w:type="dxa"/>
          </w:tcPr>
          <w:p w:rsidR="00522EEE" w:rsidRPr="004B38BB" w:rsidRDefault="00522EEE"/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11</w:t>
            </w:r>
          </w:p>
        </w:tc>
        <w:tc>
          <w:tcPr>
            <w:tcW w:w="6820" w:type="dxa"/>
          </w:tcPr>
          <w:p w:rsidR="00522EEE" w:rsidRPr="007B2E9E" w:rsidRDefault="00522EEE" w:rsidP="00827584">
            <w:pPr>
              <w:jc w:val="both"/>
            </w:pPr>
            <w:r>
              <w:t>Обобщение</w:t>
            </w:r>
            <w:r w:rsidRPr="007B2E9E">
              <w:t>и систематизация знаний по теме «Семья»</w:t>
            </w:r>
          </w:p>
          <w:p w:rsidR="00522EEE" w:rsidRPr="007B2E9E" w:rsidRDefault="00522EEE"/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>
            <w:r>
              <w:t xml:space="preserve">22.11 </w:t>
            </w:r>
          </w:p>
          <w:p w:rsidR="00522EEE" w:rsidRPr="004B38BB" w:rsidRDefault="00522EEE"/>
        </w:tc>
        <w:tc>
          <w:tcPr>
            <w:tcW w:w="2294" w:type="dxa"/>
          </w:tcPr>
          <w:p w:rsidR="00522EEE" w:rsidRPr="004B38BB" w:rsidRDefault="00522EEE"/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12-13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Образование в жизни человека.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810BD9" w:rsidRDefault="00522EEE">
            <w:pPr>
              <w:rPr>
                <w:lang w:val="en-US"/>
              </w:rPr>
            </w:pPr>
            <w:r>
              <w:t xml:space="preserve">29.11 , 6.12 </w:t>
            </w:r>
          </w:p>
          <w:p w:rsidR="00522EEE" w:rsidRPr="004B38BB" w:rsidRDefault="00522EEE"/>
        </w:tc>
        <w:tc>
          <w:tcPr>
            <w:tcW w:w="2294" w:type="dxa"/>
          </w:tcPr>
          <w:p w:rsidR="00522EEE" w:rsidRPr="004B38BB" w:rsidRDefault="00522EEE"/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14-15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 xml:space="preserve">Образование и самообразование 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>
            <w:r>
              <w:t xml:space="preserve">13.12 ,20.12 </w:t>
            </w:r>
          </w:p>
          <w:p w:rsidR="00522EEE" w:rsidRPr="004B38BB" w:rsidRDefault="00522EEE"/>
        </w:tc>
        <w:tc>
          <w:tcPr>
            <w:tcW w:w="2294" w:type="dxa"/>
          </w:tcPr>
          <w:p w:rsidR="00522EEE" w:rsidRPr="004B38BB" w:rsidRDefault="00522EEE"/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16-17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Одноклассники, сверстники, друзья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>
            <w:r>
              <w:t>10.01 ,17.01</w:t>
            </w:r>
          </w:p>
          <w:p w:rsidR="00522EEE" w:rsidRPr="00DC6DC6" w:rsidRDefault="00522EEE"/>
        </w:tc>
        <w:tc>
          <w:tcPr>
            <w:tcW w:w="2294" w:type="dxa"/>
          </w:tcPr>
          <w:p w:rsidR="00522EEE" w:rsidRPr="00827584" w:rsidRDefault="00522EEE">
            <w:pPr>
              <w:rPr>
                <w:lang w:val="en-US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</w:tcPr>
          <w:p w:rsidR="00522EEE" w:rsidRPr="004B38BB" w:rsidRDefault="00522EEE">
            <w:r>
              <w:t>18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Обобщение и систематизация знаний  по теме «Школа»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Default="00522EEE">
            <w:r>
              <w:t>24.01</w:t>
            </w:r>
          </w:p>
          <w:p w:rsidR="00522EEE" w:rsidRPr="00632E21" w:rsidRDefault="00522EEE"/>
        </w:tc>
        <w:tc>
          <w:tcPr>
            <w:tcW w:w="2294" w:type="dxa"/>
          </w:tcPr>
          <w:p w:rsidR="00522EEE" w:rsidRPr="004B38BB" w:rsidRDefault="00522EEE"/>
        </w:tc>
        <w:tc>
          <w:tcPr>
            <w:tcW w:w="236" w:type="dxa"/>
            <w:vMerge/>
            <w:tcBorders>
              <w:right w:val="nil"/>
            </w:tcBorders>
          </w:tcPr>
          <w:p w:rsidR="00522EEE" w:rsidRPr="004B38BB" w:rsidRDefault="00522EEE"/>
        </w:tc>
      </w:tr>
      <w:tr w:rsidR="00522EEE" w:rsidTr="00E672D5">
        <w:tc>
          <w:tcPr>
            <w:tcW w:w="536" w:type="dxa"/>
            <w:tcBorders>
              <w:top w:val="nil"/>
            </w:tcBorders>
          </w:tcPr>
          <w:p w:rsidR="00522EEE" w:rsidRPr="004B38BB" w:rsidRDefault="00522EEE">
            <w:r>
              <w:t>19-20</w:t>
            </w:r>
          </w:p>
        </w:tc>
        <w:tc>
          <w:tcPr>
            <w:tcW w:w="6820" w:type="dxa"/>
            <w:tcBorders>
              <w:top w:val="nil"/>
            </w:tcBorders>
          </w:tcPr>
          <w:p w:rsidR="00522EEE" w:rsidRPr="007B2E9E" w:rsidRDefault="00522EEE">
            <w:r w:rsidRPr="007B2E9E">
              <w:t>Труд- основа жизни</w:t>
            </w:r>
          </w:p>
        </w:tc>
        <w:tc>
          <w:tcPr>
            <w:tcW w:w="2310" w:type="dxa"/>
            <w:tcBorders>
              <w:top w:val="nil"/>
            </w:tcBorders>
          </w:tcPr>
          <w:p w:rsidR="00522EEE" w:rsidRPr="004B38BB" w:rsidRDefault="00522EEE"/>
        </w:tc>
        <w:tc>
          <w:tcPr>
            <w:tcW w:w="2530" w:type="dxa"/>
            <w:tcBorders>
              <w:top w:val="nil"/>
            </w:tcBorders>
          </w:tcPr>
          <w:p w:rsidR="00522EEE" w:rsidRPr="004B38BB" w:rsidRDefault="00522EEE">
            <w:r>
              <w:t xml:space="preserve">31.01   7.02 </w:t>
            </w:r>
          </w:p>
        </w:tc>
        <w:tc>
          <w:tcPr>
            <w:tcW w:w="2294" w:type="dxa"/>
            <w:tcBorders>
              <w:top w:val="nil"/>
            </w:tcBorders>
          </w:tcPr>
          <w:p w:rsidR="00522EEE" w:rsidRPr="004B38BB" w:rsidRDefault="00522EEE"/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4B38BB" w:rsidRDefault="00522EEE">
            <w:r>
              <w:t>21-22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Труд и творчество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4B38BB" w:rsidRDefault="00522EEE">
            <w:r>
              <w:t xml:space="preserve">14.02  , 21.02 </w:t>
            </w:r>
          </w:p>
        </w:tc>
        <w:tc>
          <w:tcPr>
            <w:tcW w:w="2294" w:type="dxa"/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4B38BB" w:rsidRDefault="00522EEE">
            <w:r>
              <w:t>23</w:t>
            </w:r>
          </w:p>
        </w:tc>
        <w:tc>
          <w:tcPr>
            <w:tcW w:w="6820" w:type="dxa"/>
          </w:tcPr>
          <w:p w:rsidR="00522EEE" w:rsidRPr="007B2E9E" w:rsidRDefault="00522EEE" w:rsidP="00827584">
            <w:pPr>
              <w:jc w:val="both"/>
            </w:pPr>
            <w:r w:rsidRPr="007B2E9E">
              <w:t>Труд в деятельности человека</w:t>
            </w:r>
          </w:p>
          <w:p w:rsidR="00522EEE" w:rsidRPr="007B2E9E" w:rsidRDefault="00522EEE" w:rsidP="00716E0C">
            <w:r w:rsidRPr="007B2E9E">
              <w:t>Мир профессий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4B38BB" w:rsidRDefault="00522EEE">
            <w:r>
              <w:t>28.02</w:t>
            </w:r>
          </w:p>
        </w:tc>
        <w:tc>
          <w:tcPr>
            <w:tcW w:w="2294" w:type="dxa"/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4B38BB" w:rsidRDefault="00522EEE">
            <w:r>
              <w:t>24-25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Наша Родина-Россия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4B38BB" w:rsidRDefault="00522EEE">
            <w:r>
              <w:t>7.03 , 14.03</w:t>
            </w:r>
          </w:p>
        </w:tc>
        <w:tc>
          <w:tcPr>
            <w:tcW w:w="2294" w:type="dxa"/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4B38BB" w:rsidRDefault="00522EEE">
            <w:r>
              <w:t>26-27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Государственные символы России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4B38BB" w:rsidRDefault="00522EEE">
            <w:r>
              <w:t>21.03 , 4.04</w:t>
            </w:r>
          </w:p>
        </w:tc>
        <w:tc>
          <w:tcPr>
            <w:tcW w:w="2294" w:type="dxa"/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4B38BB" w:rsidRDefault="00522EEE">
            <w:r>
              <w:t>28-29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Гражданин России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7F7E97" w:rsidRDefault="00522EEE">
            <w:r>
              <w:t>11.04 , 18.04</w:t>
            </w:r>
          </w:p>
        </w:tc>
        <w:tc>
          <w:tcPr>
            <w:tcW w:w="2294" w:type="dxa"/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4B38BB" w:rsidRDefault="00522EEE">
            <w:r>
              <w:t>30-31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Мы многонациональный народ</w:t>
            </w:r>
          </w:p>
        </w:tc>
        <w:tc>
          <w:tcPr>
            <w:tcW w:w="2310" w:type="dxa"/>
          </w:tcPr>
          <w:p w:rsidR="00522EEE" w:rsidRPr="004B38BB" w:rsidRDefault="00522EEE"/>
        </w:tc>
        <w:tc>
          <w:tcPr>
            <w:tcW w:w="2530" w:type="dxa"/>
          </w:tcPr>
          <w:p w:rsidR="00522EEE" w:rsidRPr="004B38BB" w:rsidRDefault="00522EEE">
            <w:r>
              <w:t>25.04 , 2.05</w:t>
            </w:r>
          </w:p>
        </w:tc>
        <w:tc>
          <w:tcPr>
            <w:tcW w:w="2294" w:type="dxa"/>
          </w:tcPr>
          <w:p w:rsidR="00522EEE" w:rsidRPr="004B38BB" w:rsidRDefault="00522EEE"/>
        </w:tc>
      </w:tr>
      <w:tr w:rsidR="00522EEE" w:rsidTr="00E672D5">
        <w:trPr>
          <w:gridAfter w:val="1"/>
          <w:wAfter w:w="236" w:type="dxa"/>
        </w:trPr>
        <w:tc>
          <w:tcPr>
            <w:tcW w:w="536" w:type="dxa"/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32</w:t>
            </w:r>
          </w:p>
        </w:tc>
        <w:tc>
          <w:tcPr>
            <w:tcW w:w="6820" w:type="dxa"/>
          </w:tcPr>
          <w:p w:rsidR="00522EEE" w:rsidRPr="007B2E9E" w:rsidRDefault="00522EEE">
            <w:r w:rsidRPr="007B2E9E">
              <w:t>Обобщение и систематизация знаний по теме «Родина»</w:t>
            </w:r>
          </w:p>
        </w:tc>
        <w:tc>
          <w:tcPr>
            <w:tcW w:w="2310" w:type="dxa"/>
          </w:tcPr>
          <w:p w:rsidR="00522EEE" w:rsidRPr="00827584" w:rsidRDefault="00522EEE">
            <w:pPr>
              <w:rPr>
                <w:sz w:val="28"/>
                <w:szCs w:val="28"/>
              </w:rPr>
            </w:pPr>
          </w:p>
        </w:tc>
        <w:tc>
          <w:tcPr>
            <w:tcW w:w="2530" w:type="dxa"/>
          </w:tcPr>
          <w:p w:rsidR="00522EEE" w:rsidRPr="00632E21" w:rsidRDefault="00522EEE">
            <w:r>
              <w:t>16.05</w:t>
            </w:r>
          </w:p>
        </w:tc>
        <w:tc>
          <w:tcPr>
            <w:tcW w:w="2294" w:type="dxa"/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</w:tr>
      <w:tr w:rsidR="00522EEE" w:rsidTr="00705D7E">
        <w:trPr>
          <w:gridAfter w:val="1"/>
          <w:wAfter w:w="236" w:type="dxa"/>
          <w:trHeight w:val="720"/>
        </w:trPr>
        <w:tc>
          <w:tcPr>
            <w:tcW w:w="536" w:type="dxa"/>
            <w:tcBorders>
              <w:left w:val="single" w:sz="4" w:space="0" w:color="auto"/>
              <w:bottom w:val="single" w:sz="4" w:space="0" w:color="auto"/>
            </w:tcBorders>
          </w:tcPr>
          <w:p w:rsidR="00522EEE" w:rsidRPr="00827584" w:rsidRDefault="00522EE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33</w:t>
            </w:r>
          </w:p>
          <w:p w:rsidR="00522EEE" w:rsidRPr="00827584" w:rsidRDefault="00522EEE">
            <w:pPr>
              <w:rPr>
                <w:sz w:val="28"/>
                <w:szCs w:val="28"/>
              </w:rPr>
            </w:pPr>
          </w:p>
        </w:tc>
        <w:tc>
          <w:tcPr>
            <w:tcW w:w="6820" w:type="dxa"/>
            <w:tcBorders>
              <w:bottom w:val="single" w:sz="4" w:space="0" w:color="auto"/>
            </w:tcBorders>
          </w:tcPr>
          <w:p w:rsidR="00522EEE" w:rsidRDefault="00522EEE">
            <w:r w:rsidRPr="007B2E9E">
              <w:t>Человек и общество</w:t>
            </w:r>
            <w:r>
              <w:t>.</w:t>
            </w:r>
          </w:p>
          <w:p w:rsidR="00522EEE" w:rsidRPr="007B2E9E" w:rsidRDefault="00522EEE" w:rsidP="00705D7E">
            <w:r w:rsidRPr="00827584">
              <w:rPr>
                <w:b/>
              </w:rPr>
              <w:t>Промежуточная аттестация за курс «Обществознание. 5 класс»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522EEE" w:rsidRPr="00827584" w:rsidRDefault="00522EEE">
            <w:pPr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522EEE" w:rsidRPr="00632E21" w:rsidRDefault="00522EEE">
            <w:r>
              <w:t>23.05</w:t>
            </w: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</w:tr>
      <w:tr w:rsidR="00522EEE" w:rsidTr="00705D7E">
        <w:trPr>
          <w:gridAfter w:val="1"/>
          <w:wAfter w:w="236" w:type="dxa"/>
          <w:trHeight w:val="22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EEE" w:rsidRPr="00827584" w:rsidRDefault="00522EEE" w:rsidP="00705D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820" w:type="dxa"/>
            <w:tcBorders>
              <w:top w:val="single" w:sz="4" w:space="0" w:color="auto"/>
              <w:bottom w:val="single" w:sz="4" w:space="0" w:color="auto"/>
            </w:tcBorders>
          </w:tcPr>
          <w:p w:rsidR="00522EEE" w:rsidRPr="007B2E9E" w:rsidRDefault="00522EEE" w:rsidP="00705D7E">
            <w:r>
              <w:t>Защита проекта.  » Моя малая Родина»</w:t>
            </w:r>
          </w:p>
        </w:tc>
        <w:tc>
          <w:tcPr>
            <w:tcW w:w="2310" w:type="dxa"/>
            <w:tcBorders>
              <w:top w:val="single" w:sz="4" w:space="0" w:color="auto"/>
              <w:bottom w:val="single" w:sz="4" w:space="0" w:color="auto"/>
            </w:tcBorders>
          </w:tcPr>
          <w:p w:rsidR="00522EEE" w:rsidRPr="00827584" w:rsidRDefault="00522EEE">
            <w:pPr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522EEE" w:rsidRPr="00632E21" w:rsidRDefault="00522EEE">
            <w:r>
              <w:t>30.05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</w:tr>
      <w:tr w:rsidR="00522EEE" w:rsidTr="00705D7E">
        <w:trPr>
          <w:gridAfter w:val="1"/>
          <w:wAfter w:w="236" w:type="dxa"/>
          <w:trHeight w:val="72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</w:tcPr>
          <w:p w:rsidR="00522EEE" w:rsidRPr="00827584" w:rsidRDefault="00522EEE">
            <w:pPr>
              <w:rPr>
                <w:sz w:val="28"/>
                <w:szCs w:val="28"/>
              </w:rPr>
            </w:pPr>
          </w:p>
          <w:p w:rsidR="00522EEE" w:rsidRDefault="00522EEE" w:rsidP="00705D7E">
            <w:pPr>
              <w:rPr>
                <w:sz w:val="28"/>
                <w:szCs w:val="28"/>
              </w:rPr>
            </w:pPr>
            <w:r w:rsidRPr="00827584">
              <w:rPr>
                <w:sz w:val="28"/>
                <w:szCs w:val="28"/>
              </w:rPr>
              <w:t>35</w:t>
            </w:r>
          </w:p>
        </w:tc>
        <w:tc>
          <w:tcPr>
            <w:tcW w:w="6820" w:type="dxa"/>
            <w:tcBorders>
              <w:top w:val="single" w:sz="4" w:space="0" w:color="auto"/>
            </w:tcBorders>
          </w:tcPr>
          <w:p w:rsidR="00522EEE" w:rsidRDefault="00522EEE" w:rsidP="00705D7E">
            <w:r>
              <w:t>Итоговое повторение.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:rsidR="00522EEE" w:rsidRPr="00827584" w:rsidRDefault="00522EEE">
            <w:pPr>
              <w:rPr>
                <w:sz w:val="28"/>
                <w:szCs w:val="28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522EEE" w:rsidRPr="00632E21" w:rsidRDefault="00522EEE"/>
        </w:tc>
        <w:tc>
          <w:tcPr>
            <w:tcW w:w="2294" w:type="dxa"/>
            <w:tcBorders>
              <w:top w:val="single" w:sz="4" w:space="0" w:color="auto"/>
            </w:tcBorders>
          </w:tcPr>
          <w:p w:rsidR="00522EEE" w:rsidRPr="00827584" w:rsidRDefault="00522EEE">
            <w:pPr>
              <w:rPr>
                <w:b/>
                <w:sz w:val="28"/>
                <w:szCs w:val="28"/>
              </w:rPr>
            </w:pPr>
          </w:p>
        </w:tc>
      </w:tr>
    </w:tbl>
    <w:p w:rsidR="00522EEE" w:rsidRDefault="00522EEE" w:rsidP="00BA3511">
      <w:pPr>
        <w:jc w:val="center"/>
        <w:rPr>
          <w:sz w:val="28"/>
          <w:szCs w:val="28"/>
        </w:rPr>
      </w:pPr>
    </w:p>
    <w:p w:rsidR="00522EEE" w:rsidRDefault="00522EEE" w:rsidP="00BA3511">
      <w:pPr>
        <w:jc w:val="center"/>
        <w:rPr>
          <w:sz w:val="28"/>
          <w:szCs w:val="28"/>
        </w:rPr>
      </w:pPr>
    </w:p>
    <w:p w:rsidR="00522EEE" w:rsidRDefault="00522EEE" w:rsidP="00BA3511">
      <w:pPr>
        <w:jc w:val="center"/>
        <w:rPr>
          <w:sz w:val="28"/>
          <w:szCs w:val="28"/>
        </w:rPr>
      </w:pPr>
    </w:p>
    <w:p w:rsidR="00522EEE" w:rsidRDefault="00522EEE" w:rsidP="00BA3511">
      <w:pPr>
        <w:jc w:val="center"/>
        <w:rPr>
          <w:sz w:val="28"/>
          <w:szCs w:val="28"/>
        </w:rPr>
      </w:pPr>
    </w:p>
    <w:p w:rsidR="00522EEE" w:rsidRDefault="00522EEE" w:rsidP="00BA3511">
      <w:pPr>
        <w:jc w:val="center"/>
        <w:rPr>
          <w:sz w:val="28"/>
          <w:szCs w:val="28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Pr="00F61B7E" w:rsidRDefault="00522EEE">
      <w:pPr>
        <w:rPr>
          <w:b/>
          <w:sz w:val="28"/>
          <w:szCs w:val="28"/>
          <w:lang w:val="en-US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Default="00522EEE">
      <w:pPr>
        <w:rPr>
          <w:b/>
          <w:sz w:val="28"/>
          <w:szCs w:val="28"/>
          <w:lang w:val="en-US"/>
        </w:rPr>
      </w:pPr>
    </w:p>
    <w:p w:rsidR="00522EEE" w:rsidRDefault="00522EEE" w:rsidP="00DF17D8">
      <w:pPr>
        <w:jc w:val="center"/>
        <w:rPr>
          <w:b/>
          <w:sz w:val="28"/>
          <w:szCs w:val="28"/>
          <w:lang w:val="en-US"/>
        </w:rPr>
      </w:pPr>
    </w:p>
    <w:p w:rsidR="00522EEE" w:rsidRDefault="00522EEE" w:rsidP="00DF17D8">
      <w:pPr>
        <w:jc w:val="center"/>
        <w:rPr>
          <w:b/>
          <w:sz w:val="28"/>
          <w:szCs w:val="28"/>
          <w:lang w:val="en-US"/>
        </w:rPr>
      </w:pPr>
    </w:p>
    <w:p w:rsidR="00522EEE" w:rsidRDefault="00522EEE" w:rsidP="00DF17D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</w:t>
      </w:r>
    </w:p>
    <w:p w:rsidR="00522EEE" w:rsidRDefault="00522EEE" w:rsidP="00DF17D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«Шетнево-Тулушская основная  общеобразовательная школа» </w:t>
      </w:r>
    </w:p>
    <w:p w:rsidR="00522EEE" w:rsidRDefault="00522EEE" w:rsidP="00DF17D8">
      <w:pPr>
        <w:jc w:val="center"/>
        <w:rPr>
          <w:sz w:val="32"/>
          <w:szCs w:val="32"/>
        </w:rPr>
      </w:pPr>
      <w:r>
        <w:rPr>
          <w:sz w:val="32"/>
          <w:szCs w:val="32"/>
        </w:rPr>
        <w:t>Рыбно-Слободского муниципального района Республики Татарстан</w:t>
      </w:r>
    </w:p>
    <w:p w:rsidR="00522EEE" w:rsidRDefault="00522EEE" w:rsidP="00DF17D8">
      <w:pPr>
        <w:jc w:val="center"/>
        <w:rPr>
          <w:sz w:val="28"/>
          <w:szCs w:val="28"/>
        </w:rPr>
      </w:pPr>
    </w:p>
    <w:p w:rsidR="00522EEE" w:rsidRDefault="00522EEE" w:rsidP="00DF17D8">
      <w:pPr>
        <w:jc w:val="center"/>
        <w:rPr>
          <w:sz w:val="28"/>
          <w:szCs w:val="28"/>
        </w:rPr>
      </w:pPr>
    </w:p>
    <w:p w:rsidR="00522EEE" w:rsidRDefault="00522EEE" w:rsidP="00DF17D8">
      <w:pPr>
        <w:jc w:val="center"/>
        <w:rPr>
          <w:sz w:val="28"/>
          <w:szCs w:val="28"/>
        </w:rPr>
      </w:pPr>
    </w:p>
    <w:p w:rsidR="00522EEE" w:rsidRDefault="00522EEE" w:rsidP="00DF17D8">
      <w:pPr>
        <w:jc w:val="both"/>
      </w:pPr>
      <w:r>
        <w:rPr>
          <w:sz w:val="28"/>
          <w:szCs w:val="28"/>
        </w:rPr>
        <w:tab/>
      </w:r>
      <w:r>
        <w:t>«Согласовано»                                                                                                                                                          «Утверждаю»</w:t>
      </w:r>
    </w:p>
    <w:p w:rsidR="00522EEE" w:rsidRDefault="00522EEE" w:rsidP="00DF17D8">
      <w:pPr>
        <w:jc w:val="both"/>
      </w:pPr>
      <w:r>
        <w:t xml:space="preserve">            Руководитель ШМО учителей __________ Набиуллин И.А.                                                                            Директор  МБОУ</w:t>
      </w:r>
    </w:p>
    <w:p w:rsidR="00522EEE" w:rsidRDefault="00522EEE" w:rsidP="00DF17D8">
      <w:r>
        <w:t xml:space="preserve">            Протокол № 1 от «</w:t>
      </w:r>
      <w:r w:rsidRPr="007A2DE7">
        <w:t>27</w:t>
      </w:r>
      <w:r>
        <w:t xml:space="preserve">» августа 2016 года                                                                                                       «Ш.Тулушская ООШ» </w:t>
      </w:r>
    </w:p>
    <w:p w:rsidR="00522EEE" w:rsidRDefault="00522EEE" w:rsidP="00DF17D8">
      <w:pPr>
        <w:jc w:val="right"/>
      </w:pPr>
      <w:r>
        <w:t xml:space="preserve">          __________Нуриева Г.Х.</w:t>
      </w:r>
    </w:p>
    <w:p w:rsidR="00522EEE" w:rsidRDefault="00522EEE" w:rsidP="00DF17D8">
      <w:pPr>
        <w:jc w:val="right"/>
      </w:pPr>
      <w:r>
        <w:t xml:space="preserve">  Приказ № </w:t>
      </w:r>
      <w:r w:rsidRPr="00DF17D8">
        <w:t>74</w:t>
      </w:r>
      <w:r>
        <w:t xml:space="preserve"> от   «1 » сентября 2016 г. </w:t>
      </w:r>
    </w:p>
    <w:p w:rsidR="00522EEE" w:rsidRDefault="00522EEE" w:rsidP="00DF17D8">
      <w:pPr>
        <w:jc w:val="both"/>
      </w:pPr>
    </w:p>
    <w:p w:rsidR="00522EEE" w:rsidRDefault="00522EEE" w:rsidP="00DF17D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Рабочая программа</w:t>
      </w:r>
    </w:p>
    <w:p w:rsidR="00522EEE" w:rsidRDefault="00522EEE" w:rsidP="00DF17D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по истории  для </w:t>
      </w:r>
      <w:bookmarkStart w:id="0" w:name="_GoBack"/>
      <w:bookmarkEnd w:id="0"/>
      <w:r w:rsidRPr="001014EC">
        <w:rPr>
          <w:b/>
          <w:bCs/>
          <w:sz w:val="40"/>
          <w:szCs w:val="40"/>
        </w:rPr>
        <w:t>5</w:t>
      </w:r>
      <w:r>
        <w:rPr>
          <w:b/>
          <w:bCs/>
          <w:sz w:val="40"/>
          <w:szCs w:val="40"/>
        </w:rPr>
        <w:t xml:space="preserve"> класса</w:t>
      </w:r>
    </w:p>
    <w:p w:rsidR="00522EEE" w:rsidRDefault="00522EEE" w:rsidP="00DF17D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учителя Хасановой Назии Абдуллатиповны</w:t>
      </w:r>
    </w:p>
    <w:p w:rsidR="00522EEE" w:rsidRDefault="00522EEE" w:rsidP="00DF17D8">
      <w:pPr>
        <w:jc w:val="center"/>
        <w:rPr>
          <w:sz w:val="32"/>
          <w:szCs w:val="32"/>
        </w:rPr>
      </w:pP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rPr>
          <w:sz w:val="22"/>
          <w:szCs w:val="22"/>
        </w:rPr>
      </w:pP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ind w:firstLine="72"/>
      </w:pP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ind w:firstLine="72"/>
      </w:pP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Рассмотрено на заседании педагогического совета,</w:t>
      </w: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ind w:firstLine="72"/>
        <w:jc w:val="right"/>
        <w:rPr>
          <w:rFonts w:ascii="Bookman Old Style" w:hAnsi="Bookman Old Style" w:cs="Bookman Old Style"/>
        </w:rPr>
      </w:pPr>
      <w:r>
        <w:rPr>
          <w:b/>
          <w:bCs/>
          <w:sz w:val="28"/>
          <w:szCs w:val="28"/>
        </w:rPr>
        <w:t>протокол № 1 от   «</w:t>
      </w:r>
      <w:r w:rsidRPr="000868B8">
        <w:rPr>
          <w:b/>
          <w:bCs/>
          <w:sz w:val="28"/>
          <w:szCs w:val="28"/>
        </w:rPr>
        <w:t>29</w:t>
      </w:r>
      <w:r>
        <w:rPr>
          <w:b/>
          <w:bCs/>
          <w:sz w:val="28"/>
          <w:szCs w:val="28"/>
        </w:rPr>
        <w:t xml:space="preserve"> » августа_2016 г.</w:t>
      </w: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:rsidR="00522EEE" w:rsidRDefault="00522EEE" w:rsidP="00DF17D8">
      <w:pPr>
        <w:tabs>
          <w:tab w:val="left" w:leader="underscore" w:pos="5683"/>
        </w:tabs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201</w:t>
      </w:r>
      <w:r w:rsidRPr="000868B8">
        <w:rPr>
          <w:b/>
          <w:bCs/>
          <w:sz w:val="36"/>
          <w:szCs w:val="36"/>
        </w:rPr>
        <w:t>6</w:t>
      </w:r>
      <w:r>
        <w:rPr>
          <w:b/>
          <w:bCs/>
          <w:sz w:val="36"/>
          <w:szCs w:val="36"/>
        </w:rPr>
        <w:t xml:space="preserve"> – 201</w:t>
      </w:r>
      <w:r w:rsidRPr="000868B8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учебный год</w:t>
      </w: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p w:rsidR="00522EEE" w:rsidRPr="00DF17D8" w:rsidRDefault="00522EEE">
      <w:pPr>
        <w:rPr>
          <w:b/>
          <w:sz w:val="28"/>
          <w:szCs w:val="28"/>
        </w:rPr>
      </w:pPr>
    </w:p>
    <w:sectPr w:rsidR="00522EEE" w:rsidRPr="00DF17D8" w:rsidSect="00894142">
      <w:footerReference w:type="even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EEE" w:rsidRDefault="00522EEE" w:rsidP="00BA3511">
      <w:r>
        <w:separator/>
      </w:r>
    </w:p>
  </w:endnote>
  <w:endnote w:type="continuationSeparator" w:id="0">
    <w:p w:rsidR="00522EEE" w:rsidRDefault="00522EEE" w:rsidP="00BA3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EE" w:rsidRDefault="00522EEE" w:rsidP="008854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2EEE" w:rsidRDefault="00522EEE" w:rsidP="0047020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EEE" w:rsidRDefault="00522EEE" w:rsidP="008854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522EEE" w:rsidRDefault="00522EEE" w:rsidP="004702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EEE" w:rsidRDefault="00522EEE" w:rsidP="00BA3511">
      <w:r>
        <w:separator/>
      </w:r>
    </w:p>
  </w:footnote>
  <w:footnote w:type="continuationSeparator" w:id="0">
    <w:p w:rsidR="00522EEE" w:rsidRDefault="00522EEE" w:rsidP="00BA35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1E2233"/>
    <w:multiLevelType w:val="hybridMultilevel"/>
    <w:tmpl w:val="02709440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40F17AC"/>
    <w:multiLevelType w:val="hybridMultilevel"/>
    <w:tmpl w:val="D73F6F4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eastAsia="Times New Roman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Times New Roman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eastAsia="Times New Roman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Times New Roman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eastAsia="Times New Roman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Times New Roman"/>
        <w:sz w:val="18"/>
      </w:rPr>
    </w:lvl>
  </w:abstractNum>
  <w:abstractNum w:abstractNumId="3">
    <w:nsid w:val="0FB70E95"/>
    <w:multiLevelType w:val="hybridMultilevel"/>
    <w:tmpl w:val="49D83850"/>
    <w:lvl w:ilvl="0" w:tplc="8330288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5172368"/>
    <w:multiLevelType w:val="hybridMultilevel"/>
    <w:tmpl w:val="EBE8D4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FF3AED"/>
    <w:multiLevelType w:val="hybridMultilevel"/>
    <w:tmpl w:val="A9AE03CE"/>
    <w:lvl w:ilvl="0" w:tplc="6A5CE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4A0E8F"/>
    <w:multiLevelType w:val="hybridMultilevel"/>
    <w:tmpl w:val="1ECE16E4"/>
    <w:lvl w:ilvl="0" w:tplc="74BE17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10BE0F"/>
    <w:multiLevelType w:val="hybridMultilevel"/>
    <w:tmpl w:val="C6F18BC3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2D04131F"/>
    <w:multiLevelType w:val="hybridMultilevel"/>
    <w:tmpl w:val="7899A1D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37950C64"/>
    <w:multiLevelType w:val="hybridMultilevel"/>
    <w:tmpl w:val="FBB27B3C"/>
    <w:lvl w:ilvl="0" w:tplc="83302888">
      <w:start w:val="1"/>
      <w:numFmt w:val="russianLow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1">
    <w:nsid w:val="54016A6B"/>
    <w:multiLevelType w:val="hybridMultilevel"/>
    <w:tmpl w:val="2EDC212A"/>
    <w:lvl w:ilvl="0" w:tplc="C438439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5BB03B96"/>
    <w:multiLevelType w:val="hybridMultilevel"/>
    <w:tmpl w:val="716499DE"/>
    <w:lvl w:ilvl="0" w:tplc="83302888">
      <w:start w:val="1"/>
      <w:numFmt w:val="russianLow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CCB272B"/>
    <w:multiLevelType w:val="hybridMultilevel"/>
    <w:tmpl w:val="20FE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63B451A"/>
    <w:multiLevelType w:val="hybridMultilevel"/>
    <w:tmpl w:val="4ED24A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2737DF8"/>
    <w:multiLevelType w:val="hybridMultilevel"/>
    <w:tmpl w:val="D0E6A42E"/>
    <w:lvl w:ilvl="0" w:tplc="83302888">
      <w:start w:val="1"/>
      <w:numFmt w:val="russianLow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74B022EF"/>
    <w:multiLevelType w:val="hybridMultilevel"/>
    <w:tmpl w:val="28ECF89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7F9C4AB7"/>
    <w:multiLevelType w:val="hybridMultilevel"/>
    <w:tmpl w:val="0600AB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5"/>
  </w:num>
  <w:num w:numId="6">
    <w:abstractNumId w:val="18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6"/>
  </w:num>
  <w:num w:numId="10">
    <w:abstractNumId w:val="12"/>
  </w:num>
  <w:num w:numId="11">
    <w:abstractNumId w:val="9"/>
  </w:num>
  <w:num w:numId="12">
    <w:abstractNumId w:val="3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7"/>
  </w:num>
  <w:num w:numId="18">
    <w:abstractNumId w:val="1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142"/>
    <w:rsid w:val="00006003"/>
    <w:rsid w:val="000115D3"/>
    <w:rsid w:val="00021959"/>
    <w:rsid w:val="00031EF8"/>
    <w:rsid w:val="0003205D"/>
    <w:rsid w:val="0003293E"/>
    <w:rsid w:val="00035FFF"/>
    <w:rsid w:val="00056F7C"/>
    <w:rsid w:val="00073AD9"/>
    <w:rsid w:val="000868B8"/>
    <w:rsid w:val="000956AC"/>
    <w:rsid w:val="000E765C"/>
    <w:rsid w:val="000F1112"/>
    <w:rsid w:val="000F4305"/>
    <w:rsid w:val="001014EC"/>
    <w:rsid w:val="00122446"/>
    <w:rsid w:val="00127F74"/>
    <w:rsid w:val="001611CD"/>
    <w:rsid w:val="0018266D"/>
    <w:rsid w:val="00197C09"/>
    <w:rsid w:val="001B27FC"/>
    <w:rsid w:val="001B402B"/>
    <w:rsid w:val="001B686D"/>
    <w:rsid w:val="001F030E"/>
    <w:rsid w:val="001F7612"/>
    <w:rsid w:val="002406D2"/>
    <w:rsid w:val="002471B1"/>
    <w:rsid w:val="00251BD8"/>
    <w:rsid w:val="00276EAF"/>
    <w:rsid w:val="002A35D1"/>
    <w:rsid w:val="002B4144"/>
    <w:rsid w:val="002B4FF9"/>
    <w:rsid w:val="002C42E7"/>
    <w:rsid w:val="002C5427"/>
    <w:rsid w:val="002C77A3"/>
    <w:rsid w:val="002E2674"/>
    <w:rsid w:val="002E727F"/>
    <w:rsid w:val="00322C65"/>
    <w:rsid w:val="0033391B"/>
    <w:rsid w:val="00382D24"/>
    <w:rsid w:val="00384936"/>
    <w:rsid w:val="0039205E"/>
    <w:rsid w:val="003C3F23"/>
    <w:rsid w:val="003D4DBC"/>
    <w:rsid w:val="0044013A"/>
    <w:rsid w:val="004531BF"/>
    <w:rsid w:val="00470200"/>
    <w:rsid w:val="00474277"/>
    <w:rsid w:val="004B38BB"/>
    <w:rsid w:val="004E697F"/>
    <w:rsid w:val="00501CF6"/>
    <w:rsid w:val="00522EEE"/>
    <w:rsid w:val="0055643B"/>
    <w:rsid w:val="00565ABD"/>
    <w:rsid w:val="00577940"/>
    <w:rsid w:val="005B1118"/>
    <w:rsid w:val="005C51A2"/>
    <w:rsid w:val="005E20A8"/>
    <w:rsid w:val="005F3515"/>
    <w:rsid w:val="00632E21"/>
    <w:rsid w:val="00634121"/>
    <w:rsid w:val="00640EE5"/>
    <w:rsid w:val="006539B7"/>
    <w:rsid w:val="00653CCE"/>
    <w:rsid w:val="0065533B"/>
    <w:rsid w:val="00660C5E"/>
    <w:rsid w:val="00670A3A"/>
    <w:rsid w:val="0068208E"/>
    <w:rsid w:val="006C243E"/>
    <w:rsid w:val="00705D7E"/>
    <w:rsid w:val="00716E0C"/>
    <w:rsid w:val="0073725E"/>
    <w:rsid w:val="00737C90"/>
    <w:rsid w:val="007532E4"/>
    <w:rsid w:val="00783D72"/>
    <w:rsid w:val="007A1BA2"/>
    <w:rsid w:val="007A2DE7"/>
    <w:rsid w:val="007B0F2E"/>
    <w:rsid w:val="007B2E9E"/>
    <w:rsid w:val="007D39D6"/>
    <w:rsid w:val="007F1F65"/>
    <w:rsid w:val="007F2D6B"/>
    <w:rsid w:val="007F7E97"/>
    <w:rsid w:val="00810BD9"/>
    <w:rsid w:val="00817C1E"/>
    <w:rsid w:val="00827584"/>
    <w:rsid w:val="00861125"/>
    <w:rsid w:val="0088545E"/>
    <w:rsid w:val="00894142"/>
    <w:rsid w:val="008C54AD"/>
    <w:rsid w:val="0095077D"/>
    <w:rsid w:val="009668B9"/>
    <w:rsid w:val="00997E74"/>
    <w:rsid w:val="009C16EF"/>
    <w:rsid w:val="00A03005"/>
    <w:rsid w:val="00A20C0E"/>
    <w:rsid w:val="00A438C2"/>
    <w:rsid w:val="00A51F39"/>
    <w:rsid w:val="00A57EB2"/>
    <w:rsid w:val="00AA080D"/>
    <w:rsid w:val="00AC48F0"/>
    <w:rsid w:val="00AE141E"/>
    <w:rsid w:val="00AE3EE0"/>
    <w:rsid w:val="00B01DA5"/>
    <w:rsid w:val="00B16C9D"/>
    <w:rsid w:val="00B2003E"/>
    <w:rsid w:val="00B4731D"/>
    <w:rsid w:val="00BA3511"/>
    <w:rsid w:val="00BA449D"/>
    <w:rsid w:val="00BB7290"/>
    <w:rsid w:val="00BD3377"/>
    <w:rsid w:val="00BE3941"/>
    <w:rsid w:val="00C00439"/>
    <w:rsid w:val="00C36C78"/>
    <w:rsid w:val="00C73476"/>
    <w:rsid w:val="00C9318F"/>
    <w:rsid w:val="00CA6E63"/>
    <w:rsid w:val="00CC2DF4"/>
    <w:rsid w:val="00CF1945"/>
    <w:rsid w:val="00CF3BAB"/>
    <w:rsid w:val="00CF5023"/>
    <w:rsid w:val="00D24347"/>
    <w:rsid w:val="00D828D3"/>
    <w:rsid w:val="00D97C55"/>
    <w:rsid w:val="00DA0DF5"/>
    <w:rsid w:val="00DA3A62"/>
    <w:rsid w:val="00DA7D4E"/>
    <w:rsid w:val="00DC00DD"/>
    <w:rsid w:val="00DC6DC6"/>
    <w:rsid w:val="00DE66CE"/>
    <w:rsid w:val="00DF17D8"/>
    <w:rsid w:val="00DF7F7B"/>
    <w:rsid w:val="00E061A5"/>
    <w:rsid w:val="00E20DDB"/>
    <w:rsid w:val="00E24978"/>
    <w:rsid w:val="00E31BC9"/>
    <w:rsid w:val="00E338D3"/>
    <w:rsid w:val="00E3527E"/>
    <w:rsid w:val="00E46EDE"/>
    <w:rsid w:val="00E672D5"/>
    <w:rsid w:val="00EB13FB"/>
    <w:rsid w:val="00EE18E4"/>
    <w:rsid w:val="00EE51DA"/>
    <w:rsid w:val="00EF0EAE"/>
    <w:rsid w:val="00EF4B8B"/>
    <w:rsid w:val="00F14FB9"/>
    <w:rsid w:val="00F42AEE"/>
    <w:rsid w:val="00F43287"/>
    <w:rsid w:val="00F61B7E"/>
    <w:rsid w:val="00F67F1E"/>
    <w:rsid w:val="00FA03B8"/>
    <w:rsid w:val="00FA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14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99"/>
    <w:qFormat/>
    <w:rsid w:val="00894142"/>
    <w:rPr>
      <w:rFonts w:ascii="Calibri" w:eastAsia="Calibri" w:hAnsi="Calibri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99"/>
    <w:locked/>
    <w:rsid w:val="00894142"/>
    <w:rPr>
      <w:rFonts w:ascii="Calibri" w:hAnsi="Calibri"/>
      <w:lang w:val="en-US"/>
    </w:rPr>
  </w:style>
  <w:style w:type="character" w:styleId="Hyperlink">
    <w:name w:val="Hyperlink"/>
    <w:basedOn w:val="DefaultParagraphFont"/>
    <w:uiPriority w:val="99"/>
    <w:semiHidden/>
    <w:rsid w:val="00894142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894142"/>
    <w:rPr>
      <w:rFonts w:eastAsia="Times New Roman" w:cs="Calibri"/>
      <w:lang w:val="ru-RU" w:eastAsia="ru-RU"/>
    </w:rPr>
  </w:style>
  <w:style w:type="paragraph" w:styleId="ListParagraph">
    <w:name w:val="List Paragraph"/>
    <w:basedOn w:val="Normal"/>
    <w:uiPriority w:val="99"/>
    <w:qFormat/>
    <w:rsid w:val="00894142"/>
    <w:pPr>
      <w:ind w:left="720"/>
      <w:contextualSpacing/>
    </w:pPr>
  </w:style>
  <w:style w:type="table" w:styleId="TableGrid">
    <w:name w:val="Table Grid"/>
    <w:basedOn w:val="TableNormal"/>
    <w:uiPriority w:val="99"/>
    <w:rsid w:val="0089414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Основной текст (19)_"/>
    <w:link w:val="191"/>
    <w:uiPriority w:val="99"/>
    <w:locked/>
    <w:rsid w:val="005E20A8"/>
    <w:rPr>
      <w:b/>
      <w:shd w:val="clear" w:color="auto" w:fill="FFFFFF"/>
    </w:rPr>
  </w:style>
  <w:style w:type="paragraph" w:customStyle="1" w:styleId="191">
    <w:name w:val="Основной текст (19)1"/>
    <w:basedOn w:val="Normal"/>
    <w:link w:val="19"/>
    <w:uiPriority w:val="99"/>
    <w:rsid w:val="005E20A8"/>
    <w:pPr>
      <w:shd w:val="clear" w:color="auto" w:fill="FFFFFF"/>
      <w:spacing w:line="240" w:lineRule="atLeast"/>
    </w:pPr>
    <w:rPr>
      <w:rFonts w:ascii="Calibri" w:eastAsia="Calibri" w:hAnsi="Calibri"/>
      <w:b/>
      <w:sz w:val="20"/>
      <w:szCs w:val="20"/>
      <w:shd w:val="clear" w:color="auto" w:fill="FFFFFF"/>
      <w:lang w:val="en-US"/>
    </w:rPr>
  </w:style>
  <w:style w:type="character" w:customStyle="1" w:styleId="1919">
    <w:name w:val="Основной текст (19)19"/>
    <w:uiPriority w:val="99"/>
    <w:rsid w:val="005E20A8"/>
    <w:rPr>
      <w:rFonts w:ascii="Times New Roman" w:hAnsi="Times New Roman"/>
      <w:spacing w:val="0"/>
      <w:sz w:val="20"/>
    </w:rPr>
  </w:style>
  <w:style w:type="paragraph" w:customStyle="1" w:styleId="c12c57">
    <w:name w:val="c12 c57"/>
    <w:basedOn w:val="Normal"/>
    <w:uiPriority w:val="99"/>
    <w:rsid w:val="00E31BC9"/>
    <w:pPr>
      <w:spacing w:before="90" w:after="90"/>
    </w:pPr>
  </w:style>
  <w:style w:type="character" w:customStyle="1" w:styleId="c23c1">
    <w:name w:val="c23 c1"/>
    <w:uiPriority w:val="99"/>
    <w:rsid w:val="00E31BC9"/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rsid w:val="00BA351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A351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A351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A351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BA3511"/>
    <w:rPr>
      <w:rFonts w:cs="Times New Roman"/>
    </w:rPr>
  </w:style>
  <w:style w:type="paragraph" w:styleId="NormalWeb">
    <w:name w:val="Normal (Web)"/>
    <w:basedOn w:val="Normal"/>
    <w:uiPriority w:val="99"/>
    <w:rsid w:val="00BA351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38493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E7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65C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4702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5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385</TotalTime>
  <Pages>9</Pages>
  <Words>1838</Words>
  <Characters>10478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дом</cp:lastModifiedBy>
  <cp:revision>42</cp:revision>
  <cp:lastPrinted>2016-09-28T06:07:00Z</cp:lastPrinted>
  <dcterms:created xsi:type="dcterms:W3CDTF">2014-09-12T17:34:00Z</dcterms:created>
  <dcterms:modified xsi:type="dcterms:W3CDTF">2016-10-03T05:24:00Z</dcterms:modified>
</cp:coreProperties>
</file>